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009FD9" w14:textId="77777777" w:rsidR="00404549" w:rsidRDefault="00031A31">
      <w:r>
        <w:rPr>
          <w:noProof/>
          <w:lang w:val="en-AU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8BA721F" wp14:editId="26996FF8">
                <wp:simplePos x="0" y="0"/>
                <wp:positionH relativeFrom="column">
                  <wp:posOffset>-1962150</wp:posOffset>
                </wp:positionH>
                <wp:positionV relativeFrom="paragraph">
                  <wp:posOffset>-152400</wp:posOffset>
                </wp:positionV>
                <wp:extent cx="10131490" cy="6491968"/>
                <wp:effectExtent l="0" t="0" r="22225" b="23495"/>
                <wp:wrapNone/>
                <wp:docPr id="1881069888" name="Group 9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31490" cy="6491968"/>
                          <a:chOff x="0" y="0"/>
                          <a:chExt cx="10131490" cy="6491968"/>
                        </a:xfrm>
                      </wpg:grpSpPr>
                      <wpg:grpSp>
                        <wpg:cNvPr id="555814163" name="Group 15"/>
                        <wpg:cNvGrpSpPr/>
                        <wpg:grpSpPr>
                          <a:xfrm>
                            <a:off x="0" y="5534025"/>
                            <a:ext cx="10131490" cy="957943"/>
                            <a:chOff x="-903768" y="0"/>
                            <a:chExt cx="10131490" cy="957943"/>
                          </a:xfrm>
                        </wpg:grpSpPr>
                        <wps:wsp>
                          <wps:cNvPr id="755587114" name="Rectangle 755587114"/>
                          <wps:cNvSpPr/>
                          <wps:spPr>
                            <a:xfrm>
                              <a:off x="4208941" y="0"/>
                              <a:ext cx="5018781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364002618" name="Rectangle 364002618"/>
                          <wps:cNvSpPr/>
                          <wps:spPr>
                            <a:xfrm>
                              <a:off x="-903768" y="0"/>
                              <a:ext cx="5847907" cy="957943"/>
                            </a:xfrm>
                            <a:prstGeom prst="rect">
                              <a:avLst/>
                            </a:pr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266585306" name="Group 973"/>
                        <wpg:cNvGrpSpPr/>
                        <wpg:grpSpPr>
                          <a:xfrm>
                            <a:off x="0" y="0"/>
                            <a:ext cx="10131425" cy="1024768"/>
                            <a:chOff x="0" y="0"/>
                            <a:chExt cx="10131425" cy="1024768"/>
                          </a:xfrm>
                        </wpg:grpSpPr>
                        <wpg:grpSp>
                          <wpg:cNvPr id="930818203" name="Group 15"/>
                          <wpg:cNvGrpSpPr/>
                          <wpg:grpSpPr>
                            <a:xfrm>
                              <a:off x="0" y="276225"/>
                              <a:ext cx="10131425" cy="552450"/>
                              <a:chOff x="-903768" y="0"/>
                              <a:chExt cx="10131490" cy="957943"/>
                            </a:xfrm>
                          </wpg:grpSpPr>
                          <wps:wsp>
                            <wps:cNvPr id="967090383" name="Rectangle 967090383"/>
                            <wps:cNvSpPr/>
                            <wps:spPr>
                              <a:xfrm>
                                <a:off x="4208941" y="0"/>
                                <a:ext cx="5018781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58151143" name="Rectangle 158151143"/>
                            <wps:cNvSpPr/>
                            <wps:spPr>
                              <a:xfrm>
                                <a:off x="-903768" y="0"/>
                                <a:ext cx="2609410" cy="95794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642302760" name="Text Box 1642302760"/>
                          <wps:cNvSpPr txBox="1"/>
                          <wps:spPr>
                            <a:xfrm>
                              <a:off x="2411676" y="238107"/>
                              <a:ext cx="2993514" cy="609567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03BADD3" w14:textId="57BF4F55" w:rsidR="00031A31" w:rsidRPr="00B52B14" w:rsidRDefault="00C04B15" w:rsidP="00031A31">
                                <w:pPr>
                                  <w:jc w:val="center"/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sz w:val="44"/>
                                    <w:szCs w:val="48"/>
                                    <w:rtl/>
                                    <w:lang w:bidi="ar-SY"/>
                                  </w:rPr>
                                </w:pPr>
                                <w:r w:rsidRPr="00B52B14">
                                  <w:rPr>
                                    <w:rFonts w:asciiTheme="minorHAnsi" w:hAnsiTheme="minorHAnsi" w:cstheme="minorHAnsi"/>
                                    <w:b/>
                                    <w:bCs/>
                                    <w:sz w:val="44"/>
                                    <w:szCs w:val="48"/>
                                    <w:rtl/>
                                    <w:lang w:bidi="ar-SY"/>
                                  </w:rPr>
                                  <w:t>استمارة التقييم للدورة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195348003" name="Group 18"/>
                          <wpg:cNvGrpSpPr/>
                          <wpg:grpSpPr>
                            <a:xfrm>
                              <a:off x="4324350" y="0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1440503543" name="Oval 1440503543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96682670" name="Oval 96682670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979836303" name="Oval 1979836303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524104953" name="Group 18"/>
                          <wpg:cNvGrpSpPr/>
                          <wpg:grpSpPr>
                            <a:xfrm>
                              <a:off x="2857500" y="885825"/>
                              <a:ext cx="572357" cy="138943"/>
                              <a:chOff x="0" y="0"/>
                              <a:chExt cx="811168" cy="196896"/>
                            </a:xfrm>
                            <a:solidFill>
                              <a:srgbClr val="168489"/>
                            </a:solidFill>
                          </wpg:grpSpPr>
                          <wps:wsp>
                            <wps:cNvPr id="96915098" name="Oval 96915098"/>
                            <wps:cNvSpPr/>
                            <wps:spPr>
                              <a:xfrm>
                                <a:off x="0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8528513" name="Oval 748528513"/>
                            <wps:cNvSpPr/>
                            <wps:spPr>
                              <a:xfrm>
                                <a:off x="307136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43403111" name="Oval 343403111"/>
                            <wps:cNvSpPr/>
                            <wps:spPr>
                              <a:xfrm>
                                <a:off x="614272" y="0"/>
                                <a:ext cx="196896" cy="196896"/>
                              </a:xfrm>
                              <a:prstGeom prst="ellipse">
                                <a:avLst/>
                              </a:prstGeom>
                              <a:grpFill/>
                              <a:ln>
                                <a:solidFill>
                                  <a:srgbClr val="168489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707362316" name="Group 22"/>
                        <wpg:cNvGrpSpPr/>
                        <wpg:grpSpPr>
                          <a:xfrm>
                            <a:off x="4419600" y="3952875"/>
                            <a:ext cx="1701240" cy="125988"/>
                            <a:chOff x="0" y="0"/>
                            <a:chExt cx="2658430" cy="196896"/>
                          </a:xfrm>
                          <a:solidFill>
                            <a:schemeClr val="bg1">
                              <a:lumMod val="65000"/>
                            </a:schemeClr>
                          </a:solidFill>
                        </wpg:grpSpPr>
                        <wps:wsp>
                          <wps:cNvPr id="802409361" name="Oval 802409361"/>
                          <wps:cNvSpPr/>
                          <wps:spPr>
                            <a:xfrm>
                              <a:off x="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306655199" name="Oval 1306655199"/>
                          <wps:cNvSpPr/>
                          <wps:spPr>
                            <a:xfrm>
                              <a:off x="30713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89434446" name="Oval 689434446"/>
                          <wps:cNvSpPr/>
                          <wps:spPr>
                            <a:xfrm>
                              <a:off x="61427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988189041" name="Oval 988189041"/>
                          <wps:cNvSpPr/>
                          <wps:spPr>
                            <a:xfrm>
                              <a:off x="92585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295044" name="Oval 113295044"/>
                          <wps:cNvSpPr/>
                          <wps:spPr>
                            <a:xfrm>
                              <a:off x="1232990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70071440" name="Oval 1270071440"/>
                          <wps:cNvSpPr/>
                          <wps:spPr>
                            <a:xfrm>
                              <a:off x="1540126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45072423" name="Oval 245072423"/>
                          <wps:cNvSpPr/>
                          <wps:spPr>
                            <a:xfrm>
                              <a:off x="1847262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219594781" name="Oval 1219594781"/>
                          <wps:cNvSpPr/>
                          <wps:spPr>
                            <a:xfrm>
                              <a:off x="2154398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763922660" name="Oval 1763922660"/>
                          <wps:cNvSpPr/>
                          <wps:spPr>
                            <a:xfrm>
                              <a:off x="2461534" y="0"/>
                              <a:ext cx="196896" cy="196896"/>
                            </a:xfrm>
                            <a:prstGeom prst="ellipse">
                              <a:avLst/>
                            </a:prstGeom>
                            <a:grp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BA721F" id="Group 975" o:spid="_x0000_s1026" style="position:absolute;left:0;text-align:left;margin-left:-154.5pt;margin-top:-12pt;width:797.75pt;height:511.2pt;z-index:251659264;mso-height-relative:margin" coordsize="101314,64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">
                <v:group id="Group 15" o:spid="_x0000_s1027" style="position:absolute;top:55340;width:101314;height:9579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">
                  <v:rect id="Rectangle 755587114" o:spid="_x0000_s1028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" fillcolor="#168489" strokecolor="#168489" strokeweight="1pt"/>
                  <v:rect id="Rectangle 364002618" o:spid="_x0000_s1029" style="position:absolute;left:-9037;width:5847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" fillcolor="#168489" strokecolor="#168489" strokeweight="1pt"/>
                </v:group>
                <v:group id="Group 973" o:spid="_x0000_s1030" style="position:absolute;width:101314;height:10247" coordsize="101314,10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">
                  <v:group id="Group 15" o:spid="_x0000_s1031" style="position:absolute;top:2762;width:101314;height:5524" coordorigin="-9037" coordsize="101314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">
                    <v:rect id="Rectangle 967090383" o:spid="_x0000_s1032" style="position:absolute;left:42089;width:50188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" fillcolor="#a5a5a5 [2092]" stroked="f" strokeweight="1pt"/>
                    <v:rect id="Rectangle 158151143" o:spid="_x0000_s1033" style="position:absolute;left:-9037;width:26093;height:957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" fillcolor="#a5a5a5 [2092]" stroked="f" strokeweight="1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42302760" o:spid="_x0000_s1034" type="#_x0000_t202" style="position:absolute;left:24116;top:2381;width:29935;height:6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" filled="f" stroked="f" strokeweight=".5pt">
                    <v:textbox>
                      <w:txbxContent>
                        <w:p w14:paraId="203BADD3" w14:textId="57BF4F55" w:rsidR="00031A31" w:rsidRPr="00B52B14" w:rsidRDefault="00C04B15" w:rsidP="00031A31">
                          <w:pPr>
                            <w:jc w:val="center"/>
                            <w:rPr>
                              <w:rFonts w:asciiTheme="minorHAnsi" w:hAnsiTheme="minorHAnsi" w:cstheme="minorHAnsi"/>
                              <w:b/>
                              <w:bCs/>
                              <w:sz w:val="44"/>
                              <w:szCs w:val="48"/>
                              <w:rtl/>
                              <w:lang w:bidi="ar-SY"/>
                            </w:rPr>
                          </w:pPr>
                          <w:r w:rsidRPr="00B52B14">
                            <w:rPr>
                              <w:rFonts w:asciiTheme="minorHAnsi" w:hAnsiTheme="minorHAnsi" w:cstheme="minorHAnsi"/>
                              <w:b/>
                              <w:bCs/>
                              <w:sz w:val="44"/>
                              <w:szCs w:val="48"/>
                              <w:rtl/>
                              <w:lang w:bidi="ar-SY"/>
                            </w:rPr>
                            <w:t>استمارة التقييم للدورة</w:t>
                          </w:r>
                        </w:p>
                      </w:txbxContent>
                    </v:textbox>
                  </v:shape>
                  <v:group id="Group 18" o:spid="_x0000_s1035" style="position:absolute;left:43243;width:5724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">
                    <v:oval id="Oval 1440503543" o:spid="_x0000_s1036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" filled="f" strokecolor="#168489" strokeweight="1pt">
                      <v:stroke joinstyle="miter"/>
                    </v:oval>
                    <v:oval id="Oval 96682670" o:spid="_x0000_s1037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" filled="f" strokecolor="#168489" strokeweight="1pt">
                      <v:stroke joinstyle="miter"/>
                    </v:oval>
                    <v:oval id="Oval 1979836303" o:spid="_x0000_s1038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" filled="f" strokecolor="#168489" strokeweight="1pt">
                      <v:stroke joinstyle="miter"/>
                    </v:oval>
                  </v:group>
                  <v:group id="Group 18" o:spid="_x0000_s1039" style="position:absolute;left:28575;top:8858;width:5723;height:1389" coordsize="8111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">
                    <v:oval id="Oval 96915098" o:spid="_x0000_s1040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" filled="f" strokecolor="#168489" strokeweight="1pt">
                      <v:stroke joinstyle="miter"/>
                    </v:oval>
                    <v:oval id="Oval 748528513" o:spid="_x0000_s1041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" filled="f" strokecolor="#168489" strokeweight="1pt">
                      <v:stroke joinstyle="miter"/>
                    </v:oval>
                    <v:oval id="Oval 343403111" o:spid="_x0000_s1042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" filled="f" strokecolor="#168489" strokeweight="1pt">
                      <v:stroke joinstyle="miter"/>
                    </v:oval>
                  </v:group>
                </v:group>
                <v:group id="Group 22" o:spid="_x0000_s1043" style="position:absolute;left:44196;top:39528;width:17012;height:1260" coordsize="26584,1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">
                  <v:oval id="Oval 802409361" o:spid="_x0000_s1044" style="position:absolute;width:1968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" filled="f" stroked="f" strokeweight="1pt">
                    <v:stroke joinstyle="miter"/>
                  </v:oval>
                  <v:oval id="Oval 1306655199" o:spid="_x0000_s1045" style="position:absolute;left:307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" filled="f" stroked="f" strokeweight="1pt">
                    <v:stroke joinstyle="miter"/>
                  </v:oval>
                  <v:oval id="Oval 689434446" o:spid="_x0000_s1046" style="position:absolute;left:614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" filled="f" stroked="f" strokeweight="1pt">
                    <v:stroke joinstyle="miter"/>
                  </v:oval>
                  <v:oval id="Oval 988189041" o:spid="_x0000_s1047" style="position:absolute;left:9258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" filled="f" stroked="f" strokeweight="1pt">
                    <v:stroke joinstyle="miter"/>
                  </v:oval>
                  <v:oval id="Oval 113295044" o:spid="_x0000_s1048" style="position:absolute;left:12329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" filled="f" stroked="f" strokeweight="1pt">
                    <v:stroke joinstyle="miter"/>
                  </v:oval>
                  <v:oval id="Oval 1270071440" o:spid="_x0000_s1049" style="position:absolute;left:15401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" filled="f" stroked="f" strokeweight="1pt">
                    <v:stroke joinstyle="miter"/>
                  </v:oval>
                  <v:oval id="Oval 245072423" o:spid="_x0000_s1050" style="position:absolute;left:18472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" filled="f" stroked="f" strokeweight="1pt">
                    <v:stroke joinstyle="miter"/>
                  </v:oval>
                  <v:oval id="Oval 1219594781" o:spid="_x0000_s1051" style="position:absolute;left:21543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" filled="f" stroked="f" strokeweight="1pt">
                    <v:stroke joinstyle="miter"/>
                  </v:oval>
                  <v:oval id="Oval 1763922660" o:spid="_x0000_s1052" style="position:absolute;left:24615;width:1969;height:19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" filled="f" stroked="f" strokeweight="1pt">
                    <v:stroke joinstyle="miter"/>
                  </v:oval>
                </v:group>
              </v:group>
            </w:pict>
          </mc:Fallback>
        </mc:AlternateContent>
      </w:r>
    </w:p>
    <w:p w14:paraId="28014A22" w14:textId="77777777" w:rsidR="00F53D08" w:rsidRPr="00F53D08" w:rsidRDefault="00F53D08" w:rsidP="00F53D08">
      <w:pPr>
        <w:rPr>
          <w:rtl/>
        </w:rPr>
      </w:pPr>
    </w:p>
    <w:p w14:paraId="5485CF65" w14:textId="12689F43" w:rsidR="00F53D08" w:rsidRPr="00F53D08" w:rsidRDefault="00F53D08" w:rsidP="00F53D08">
      <w:pPr>
        <w:rPr>
          <w:rtl/>
        </w:rPr>
      </w:pPr>
    </w:p>
    <w:p w14:paraId="2C7235C0" w14:textId="460FA9BB" w:rsidR="00F53D08" w:rsidRPr="00F53D08" w:rsidRDefault="00F53D08" w:rsidP="00F53D08">
      <w:pPr>
        <w:rPr>
          <w:rtl/>
        </w:rPr>
      </w:pPr>
    </w:p>
    <w:p w14:paraId="3484DB58" w14:textId="0DDC742F" w:rsidR="00F53D08" w:rsidRPr="00F53D08" w:rsidRDefault="00F53D08" w:rsidP="00C04B15">
      <w:pPr>
        <w:jc w:val="center"/>
        <w:rPr>
          <w:lang w:bidi="ar-EG"/>
        </w:rPr>
      </w:pPr>
    </w:p>
    <w:p w14:paraId="67DF9B94" w14:textId="4E700F5B" w:rsidR="00F53D08" w:rsidRPr="00F53D08" w:rsidRDefault="00F53D08" w:rsidP="00F53D08">
      <w:pPr>
        <w:rPr>
          <w:rtl/>
        </w:rPr>
      </w:pPr>
    </w:p>
    <w:p w14:paraId="08606A17" w14:textId="29BF46FF" w:rsidR="00F53D08" w:rsidRPr="00F53D08" w:rsidRDefault="00F53D08" w:rsidP="00F53D08">
      <w:pPr>
        <w:rPr>
          <w:rtl/>
        </w:rPr>
      </w:pPr>
    </w:p>
    <w:p w14:paraId="75D2A85A" w14:textId="51BF71E0" w:rsidR="00F53D08" w:rsidRPr="00F53D08" w:rsidRDefault="00667859" w:rsidP="00F53D08">
      <w:pPr>
        <w:rPr>
          <w:rtl/>
        </w:rPr>
      </w:pPr>
      <w:r w:rsidRPr="00667859">
        <w:rPr>
          <w:rFonts w:eastAsia="Calibri"/>
          <w:noProof/>
        </w:rPr>
        <mc:AlternateContent>
          <mc:Choice Requires="wps">
            <w:drawing>
              <wp:anchor distT="0" distB="0" distL="0" distR="0" simplePos="0" relativeHeight="251680768" behindDoc="0" locked="0" layoutInCell="1" allowOverlap="1" wp14:anchorId="388091B1" wp14:editId="3761FBAF">
                <wp:simplePos x="0" y="0"/>
                <wp:positionH relativeFrom="margin">
                  <wp:posOffset>54610</wp:posOffset>
                </wp:positionH>
                <wp:positionV relativeFrom="paragraph">
                  <wp:posOffset>-635</wp:posOffset>
                </wp:positionV>
                <wp:extent cx="6591300" cy="1638300"/>
                <wp:effectExtent l="0" t="0" r="0" b="0"/>
                <wp:wrapNone/>
                <wp:docPr id="1038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91300" cy="163830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txbx>
                        <w:txbxContent>
                          <w:p w14:paraId="07A0C4A0" w14:textId="77777777" w:rsidR="00667859" w:rsidRDefault="00667859" w:rsidP="00667859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</w:pPr>
                            <w:r w:rsidRPr="00A242A8"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  <w:t>إدارة العمليات وتحسين الإجراءات</w:t>
                            </w:r>
                          </w:p>
                          <w:p w14:paraId="3DA3D8C2" w14:textId="77777777" w:rsidR="00667859" w:rsidRDefault="00667859" w:rsidP="00667859">
                            <w:pPr>
                              <w:spacing w:line="240" w:lineRule="auto"/>
                              <w:jc w:val="center"/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rtl/>
                                <w:lang w:bidi="ar-SY"/>
                              </w:rPr>
                            </w:pPr>
                            <w:r w:rsidRPr="00A242A8">
                              <w:rPr>
                                <w:rFonts w:ascii="Sakkal Majalla" w:hAnsi="Sakkal Majalla"/>
                                <w:b/>
                                <w:bCs/>
                                <w:color w:val="008080"/>
                                <w:sz w:val="56"/>
                                <w:szCs w:val="72"/>
                                <w:lang w:bidi="ar-SY"/>
                              </w:rPr>
                              <w:t>Operations Management and Process Improvement</w:t>
                            </w:r>
                          </w:p>
                        </w:txbxContent>
                      </wps:txbx>
                      <wps:bodyPr vert="horz" wrap="square" lIns="91440" tIns="45720" rIns="91440" bIns="45720" anchor="t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8091B1" id="Text Box 1" o:spid="_x0000_s1053" style="position:absolute;left:0;text-align:left;margin-left:4.3pt;margin-top:-.05pt;width:519pt;height:129pt;z-index:251680768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" filled="f" stroked="f">
                <v:textbox>
                  <w:txbxContent>
                    <w:p w14:paraId="07A0C4A0" w14:textId="77777777" w:rsidR="00667859" w:rsidRDefault="00667859" w:rsidP="00667859">
                      <w:pPr>
                        <w:spacing w:line="240" w:lineRule="auto"/>
                        <w:jc w:val="center"/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</w:pPr>
                      <w:r w:rsidRPr="00A242A8"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  <w:t>إدارة العمليات وتحسين الإجراءات</w:t>
                      </w:r>
                    </w:p>
                    <w:p w14:paraId="3DA3D8C2" w14:textId="77777777" w:rsidR="00667859" w:rsidRDefault="00667859" w:rsidP="00667859">
                      <w:pPr>
                        <w:spacing w:line="240" w:lineRule="auto"/>
                        <w:jc w:val="center"/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rtl/>
                          <w:lang w:bidi="ar-SY"/>
                        </w:rPr>
                      </w:pPr>
                      <w:r w:rsidRPr="00A242A8">
                        <w:rPr>
                          <w:rFonts w:ascii="Sakkal Majalla" w:hAnsi="Sakkal Majalla"/>
                          <w:b/>
                          <w:bCs/>
                          <w:color w:val="008080"/>
                          <w:sz w:val="56"/>
                          <w:szCs w:val="72"/>
                          <w:lang w:bidi="ar-SY"/>
                        </w:rPr>
                        <w:t>Operations Management and Process Improvement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3AB78DE" w14:textId="75111C8D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379B780" w14:textId="79CD743E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2936093" w14:textId="6BABAF10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A4D9BB5" w14:textId="0E281C1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61D6E01D" w14:textId="452A5B12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17F263F7" w14:textId="1D9F526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C950353" w14:textId="43A95FA3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4B765C7F" w14:textId="5D6273F9" w:rsidR="00862883" w:rsidRDefault="00862883" w:rsidP="008E7A9C">
      <w:pPr>
        <w:tabs>
          <w:tab w:val="left" w:pos="3171"/>
        </w:tabs>
        <w:rPr>
          <w:noProof/>
          <w:rtl/>
          <w:lang w:val="ar-EG" w:bidi="ar-EG"/>
        </w:rPr>
      </w:pPr>
    </w:p>
    <w:p w14:paraId="78C7AD50" w14:textId="05C7D672" w:rsidR="00862883" w:rsidRDefault="00862883" w:rsidP="008E7A9C">
      <w:pPr>
        <w:tabs>
          <w:tab w:val="left" w:pos="3171"/>
        </w:tabs>
        <w:rPr>
          <w:noProof/>
          <w:rtl/>
        </w:rPr>
      </w:pPr>
    </w:p>
    <w:p w14:paraId="04B77F0D" w14:textId="3DB355BC" w:rsidR="00243142" w:rsidRDefault="00667859" w:rsidP="008E7A9C">
      <w:pPr>
        <w:tabs>
          <w:tab w:val="left" w:pos="3171"/>
        </w:tabs>
        <w:rPr>
          <w:noProof/>
          <w:rtl/>
        </w:rPr>
      </w:pPr>
      <w:r w:rsidRPr="00667859">
        <w:rPr>
          <w:rFonts w:ascii="Sakkal Majalla" w:eastAsia="Calibri" w:hAnsi="Sakkal Majalla" w:cs="Sakkal Majalla"/>
          <w:noProof/>
          <w:color w:val="000000"/>
          <w:sz w:val="36"/>
          <w:szCs w:val="36"/>
          <w:rtl/>
          <w:lang w:val="ar-SA"/>
        </w:rPr>
        <w:drawing>
          <wp:anchor distT="0" distB="0" distL="114300" distR="114300" simplePos="0" relativeHeight="251682816" behindDoc="0" locked="0" layoutInCell="1" allowOverlap="1" wp14:anchorId="6A746E50" wp14:editId="23ECE8B6">
            <wp:simplePos x="0" y="0"/>
            <wp:positionH relativeFrom="page">
              <wp:align>left</wp:align>
            </wp:positionH>
            <wp:positionV relativeFrom="paragraph">
              <wp:posOffset>380365</wp:posOffset>
            </wp:positionV>
            <wp:extent cx="7553325" cy="3820795"/>
            <wp:effectExtent l="0" t="0" r="9525" b="8255"/>
            <wp:wrapNone/>
            <wp:docPr id="181664508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64508" name="Picture 18166450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365ED">
        <w:rPr>
          <w:rFonts w:hint="cs"/>
          <w:noProof/>
          <w:rtl/>
          <w:lang w:val="ar-SA"/>
        </w:rPr>
        <w:t>\</w:t>
      </w:r>
    </w:p>
    <w:p w14:paraId="64DC88D2" w14:textId="3A804797" w:rsidR="00806AA1" w:rsidRDefault="00806AA1" w:rsidP="008E7A9C">
      <w:pPr>
        <w:tabs>
          <w:tab w:val="left" w:pos="3171"/>
        </w:tabs>
        <w:rPr>
          <w:noProof/>
          <w:rtl/>
        </w:rPr>
      </w:pPr>
    </w:p>
    <w:p w14:paraId="79EFE63A" w14:textId="795CDE91" w:rsidR="007A1915" w:rsidRDefault="007A1915" w:rsidP="008E7A9C">
      <w:pPr>
        <w:tabs>
          <w:tab w:val="left" w:pos="3171"/>
        </w:tabs>
        <w:rPr>
          <w:noProof/>
          <w:rtl/>
          <w:lang w:bidi="ar-EG"/>
        </w:rPr>
      </w:pPr>
    </w:p>
    <w:p w14:paraId="6E2BD1E7" w14:textId="60DA9C84" w:rsidR="007A1915" w:rsidRDefault="007A1915" w:rsidP="008E7A9C">
      <w:pPr>
        <w:tabs>
          <w:tab w:val="left" w:pos="3171"/>
        </w:tabs>
        <w:rPr>
          <w:noProof/>
          <w:rtl/>
        </w:rPr>
      </w:pPr>
    </w:p>
    <w:p w14:paraId="38CD41A5" w14:textId="2769A89A" w:rsidR="00243142" w:rsidRDefault="00243142" w:rsidP="00574E70">
      <w:pPr>
        <w:tabs>
          <w:tab w:val="left" w:pos="3171"/>
        </w:tabs>
        <w:rPr>
          <w:noProof/>
          <w:rtl/>
        </w:rPr>
      </w:pPr>
    </w:p>
    <w:p w14:paraId="2D9A10E4" w14:textId="090B3244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CB14E4E" w14:textId="116AE18A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CA11256" w14:textId="1428419B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01063534" w14:textId="28FBFAB3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695E3509" w14:textId="77777777" w:rsidR="00243142" w:rsidRDefault="00243142" w:rsidP="008E7A9C">
      <w:pPr>
        <w:tabs>
          <w:tab w:val="left" w:pos="3171"/>
        </w:tabs>
        <w:rPr>
          <w:noProof/>
          <w:rtl/>
        </w:rPr>
      </w:pPr>
    </w:p>
    <w:p w14:paraId="5A742287" w14:textId="77777777" w:rsidR="00FE7AD3" w:rsidRPr="00F0670E" w:rsidRDefault="00FE7AD3" w:rsidP="00FE7AD3">
      <w:pPr>
        <w:shd w:val="clear" w:color="auto" w:fill="F2F2F2" w:themeFill="background1" w:themeFillShade="F2"/>
        <w:tabs>
          <w:tab w:val="right" w:pos="4076"/>
        </w:tabs>
        <w:spacing w:before="240" w:line="480" w:lineRule="auto"/>
        <w:jc w:val="center"/>
        <w:rPr>
          <w:rStyle w:val="Hyperlink"/>
          <w:rFonts w:ascii="Sakkal Majalla" w:hAnsi="Sakkal Majalla" w:cs="Sakkal Majalla"/>
          <w:b/>
          <w:bCs/>
          <w:sz w:val="44"/>
          <w:szCs w:val="44"/>
        </w:rPr>
      </w:pPr>
      <w:r w:rsidRPr="00F0670E">
        <w:rPr>
          <w:rStyle w:val="Hyperlink"/>
          <w:rFonts w:ascii="Sakkal Majalla" w:hAnsi="Sakkal Majalla" w:cs="Sakkal Majalla" w:hint="cs"/>
          <w:b/>
          <w:bCs/>
          <w:sz w:val="44"/>
          <w:szCs w:val="44"/>
          <w:rtl/>
        </w:rPr>
        <w:lastRenderedPageBreak/>
        <w:t>نموذج تقييم الدورة</w:t>
      </w:r>
    </w:p>
    <w:p w14:paraId="345D7B52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المدرب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: ............................</w:t>
      </w:r>
    </w:p>
    <w:p w14:paraId="0150D04F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اسم الدورة: ............................</w:t>
      </w:r>
    </w:p>
    <w:p w14:paraId="1454202C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اسم 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>المشارك في</w:t>
      </w: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 التقييم (اختياري): ............................</w:t>
      </w:r>
    </w:p>
    <w:p w14:paraId="7A62F7AC" w14:textId="77777777" w:rsidR="00FE7AD3" w:rsidRPr="00605EF0" w:rsidRDefault="00FE7AD3" w:rsidP="00FE7AD3">
      <w:p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605EF0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أرجو وضع درجة كالتالي أمام كل بند: ............................</w:t>
      </w:r>
    </w:p>
    <w:p w14:paraId="41C475F6" w14:textId="77777777" w:rsidR="00FE7AD3" w:rsidRPr="00C73104" w:rsidRDefault="00FE7AD3" w:rsidP="00FE7AD3">
      <w:pPr>
        <w:pStyle w:val="a5"/>
        <w:numPr>
          <w:ilvl w:val="0"/>
          <w:numId w:val="32"/>
        </w:numPr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</w:pP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ضعيف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2-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 xml:space="preserve">مقبول  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3-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4 -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جيد جدا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ab/>
        <w:t>5-</w:t>
      </w:r>
      <w:r>
        <w:rPr>
          <w:rFonts w:ascii="Sakkal Majalla" w:hAnsi="Sakkal Majalla" w:cs="Sakkal Majalla" w:hint="cs"/>
          <w:b/>
          <w:bCs/>
          <w:color w:val="002060"/>
          <w:sz w:val="34"/>
          <w:szCs w:val="34"/>
          <w:rtl/>
          <w:lang w:bidi="ar-EG"/>
        </w:rPr>
        <w:t xml:space="preserve"> </w:t>
      </w:r>
      <w:r w:rsidRPr="00C73104">
        <w:rPr>
          <w:rFonts w:ascii="Sakkal Majalla" w:hAnsi="Sakkal Majalla" w:cs="Sakkal Majalla"/>
          <w:b/>
          <w:bCs/>
          <w:color w:val="002060"/>
          <w:sz w:val="34"/>
          <w:szCs w:val="34"/>
          <w:rtl/>
          <w:lang w:bidi="ar-EG"/>
        </w:rPr>
        <w:t>ممتاز</w:t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FE7AD3" w:rsidRPr="00605EF0" w14:paraId="2C92A124" w14:textId="77777777" w:rsidTr="000257B4">
        <w:tc>
          <w:tcPr>
            <w:tcW w:w="714" w:type="pct"/>
            <w:vAlign w:val="center"/>
          </w:tcPr>
          <w:p w14:paraId="28EE32F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البند</w:t>
            </w:r>
          </w:p>
        </w:tc>
        <w:tc>
          <w:tcPr>
            <w:tcW w:w="2768" w:type="pct"/>
          </w:tcPr>
          <w:p w14:paraId="5525E3FA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النقاط</w:t>
            </w:r>
          </w:p>
        </w:tc>
        <w:tc>
          <w:tcPr>
            <w:tcW w:w="714" w:type="pct"/>
          </w:tcPr>
          <w:p w14:paraId="29A7DB24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الدرجة</w:t>
            </w:r>
          </w:p>
        </w:tc>
        <w:tc>
          <w:tcPr>
            <w:tcW w:w="804" w:type="pct"/>
          </w:tcPr>
          <w:p w14:paraId="278ECE72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ملاحظات</w:t>
            </w:r>
          </w:p>
        </w:tc>
      </w:tr>
      <w:tr w:rsidR="00FE7AD3" w:rsidRPr="00605EF0" w14:paraId="700847FF" w14:textId="77777777" w:rsidTr="000257B4">
        <w:tc>
          <w:tcPr>
            <w:tcW w:w="714" w:type="pct"/>
            <w:vAlign w:val="center"/>
          </w:tcPr>
          <w:p w14:paraId="103C9EA0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أولا:</w:t>
            </w:r>
          </w:p>
          <w:p w14:paraId="009E0A9D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التخطيط</w:t>
            </w:r>
          </w:p>
        </w:tc>
        <w:tc>
          <w:tcPr>
            <w:tcW w:w="2768" w:type="pct"/>
            <w:shd w:val="clear" w:color="auto" w:fill="FFFFFF" w:themeFill="background1"/>
          </w:tcPr>
          <w:p w14:paraId="4A09DC23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درجة التمكن من المادة والثقة بالنفس</w:t>
            </w:r>
          </w:p>
          <w:p w14:paraId="774EFFE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مدى الترتيب وتناسق الخطبة</w:t>
            </w:r>
          </w:p>
          <w:p w14:paraId="2CBC60B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الهدف وحسن اختيار الموضوع</w:t>
            </w:r>
          </w:p>
          <w:p w14:paraId="51D81D6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مناسبة الحديث للجمهور</w:t>
            </w:r>
          </w:p>
        </w:tc>
        <w:tc>
          <w:tcPr>
            <w:tcW w:w="714" w:type="pct"/>
            <w:shd w:val="clear" w:color="auto" w:fill="FFFFFF" w:themeFill="background1"/>
          </w:tcPr>
          <w:p w14:paraId="6AEDFEF1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475A58A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48BDA2E4" w14:textId="77777777" w:rsidTr="000257B4">
        <w:tc>
          <w:tcPr>
            <w:tcW w:w="714" w:type="pct"/>
            <w:vAlign w:val="center"/>
          </w:tcPr>
          <w:p w14:paraId="08BF047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ثانيا:</w:t>
            </w:r>
          </w:p>
          <w:p w14:paraId="231B0267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الإعداد</w:t>
            </w:r>
          </w:p>
        </w:tc>
        <w:tc>
          <w:tcPr>
            <w:tcW w:w="2768" w:type="pct"/>
            <w:shd w:val="clear" w:color="auto" w:fill="FFFFFF" w:themeFill="background1"/>
          </w:tcPr>
          <w:p w14:paraId="5E37F39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الاستفادة من الإمكانات المتوفرة في المكان</w:t>
            </w:r>
          </w:p>
          <w:p w14:paraId="238907A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كثيرة</w:t>
            </w:r>
          </w:p>
          <w:p w14:paraId="5AF8628B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معدة جيدا</w:t>
            </w:r>
          </w:p>
          <w:p w14:paraId="05E96184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الإيضاح متنوعة</w:t>
            </w:r>
          </w:p>
          <w:p w14:paraId="654EB175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عامل المحاضر مع وسائل الإيضاح جيد</w:t>
            </w:r>
          </w:p>
        </w:tc>
        <w:tc>
          <w:tcPr>
            <w:tcW w:w="714" w:type="pct"/>
            <w:shd w:val="clear" w:color="auto" w:fill="FFFFFF" w:themeFill="background1"/>
          </w:tcPr>
          <w:p w14:paraId="16FAD1A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F4A1969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5BB21388" w14:textId="77777777" w:rsidTr="000257B4">
        <w:tc>
          <w:tcPr>
            <w:tcW w:w="714" w:type="pct"/>
            <w:vAlign w:val="center"/>
          </w:tcPr>
          <w:p w14:paraId="2E1EE530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ثالثا:</w:t>
            </w:r>
          </w:p>
          <w:p w14:paraId="724B2C8A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تسلسل الحديث</w:t>
            </w:r>
          </w:p>
        </w:tc>
        <w:tc>
          <w:tcPr>
            <w:tcW w:w="2768" w:type="pct"/>
            <w:shd w:val="clear" w:color="auto" w:fill="FFFFFF" w:themeFill="background1"/>
          </w:tcPr>
          <w:p w14:paraId="48F89C9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المقدمة قوية وواضحة وتشد الجمهور</w:t>
            </w:r>
          </w:p>
          <w:p w14:paraId="049D6E96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وضوح النقاط الرئيسية والفرعية</w:t>
            </w:r>
          </w:p>
          <w:p w14:paraId="26A81668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استعمال الاستشهادات بكثرة</w:t>
            </w:r>
          </w:p>
          <w:p w14:paraId="19706A2D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المعلومات جديدة ومفيدة ومقنعة</w:t>
            </w:r>
          </w:p>
          <w:p w14:paraId="08A60463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الخاتمة قوية وواضحة ومؤثرة </w:t>
            </w:r>
          </w:p>
        </w:tc>
        <w:tc>
          <w:tcPr>
            <w:tcW w:w="714" w:type="pct"/>
            <w:shd w:val="clear" w:color="auto" w:fill="FFFFFF" w:themeFill="background1"/>
          </w:tcPr>
          <w:p w14:paraId="6402FAB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615A2E6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59A42F82" w14:textId="77777777" w:rsidR="00FE7AD3" w:rsidRDefault="00FE7AD3" w:rsidP="00FE7AD3">
      <w:r>
        <w:br w:type="page"/>
      </w:r>
    </w:p>
    <w:tbl>
      <w:tblPr>
        <w:tblpPr w:leftFromText="180" w:rightFromText="180" w:vertAnchor="text" w:tblpY="1"/>
        <w:tblOverlap w:val="never"/>
        <w:bidiVisual/>
        <w:tblW w:w="5000" w:type="pct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nThickSmallGap" w:sz="24" w:space="0" w:color="0070C0"/>
          <w:insideH w:val="single" w:sz="4" w:space="0" w:color="0070C0"/>
          <w:insideV w:val="single" w:sz="4" w:space="0" w:color="0070C0"/>
        </w:tblBorders>
        <w:shd w:val="clear" w:color="auto" w:fill="FBE4D5" w:themeFill="accent2" w:themeFillTint="33"/>
        <w:tblLook w:val="01E0" w:firstRow="1" w:lastRow="1" w:firstColumn="1" w:lastColumn="1" w:noHBand="0" w:noVBand="0"/>
      </w:tblPr>
      <w:tblGrid>
        <w:gridCol w:w="1482"/>
        <w:gridCol w:w="5744"/>
        <w:gridCol w:w="1482"/>
        <w:gridCol w:w="1668"/>
      </w:tblGrid>
      <w:tr w:rsidR="00FE7AD3" w:rsidRPr="00605EF0" w14:paraId="09840C7E" w14:textId="77777777" w:rsidTr="000257B4">
        <w:tc>
          <w:tcPr>
            <w:tcW w:w="714" w:type="pct"/>
            <w:vAlign w:val="center"/>
          </w:tcPr>
          <w:p w14:paraId="0ABF65AC" w14:textId="77777777" w:rsidR="00FE7AD3" w:rsidRPr="00605EF0" w:rsidRDefault="00FE7AD3" w:rsidP="000257B4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lastRenderedPageBreak/>
              <w:t>رابعا:</w:t>
            </w:r>
          </w:p>
          <w:p w14:paraId="6BAC29FC" w14:textId="77777777" w:rsidR="00FE7AD3" w:rsidRPr="00605EF0" w:rsidRDefault="00FE7AD3" w:rsidP="000257B4">
            <w:pPr>
              <w:keepNext/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الإلقاء</w:t>
            </w:r>
          </w:p>
        </w:tc>
        <w:tc>
          <w:tcPr>
            <w:tcW w:w="2768" w:type="pct"/>
            <w:shd w:val="clear" w:color="auto" w:fill="FFFFFF" w:themeFill="background1"/>
          </w:tcPr>
          <w:p w14:paraId="46D392B8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المظهر العام لائق</w:t>
            </w:r>
          </w:p>
          <w:p w14:paraId="3DB08585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الوقوف والمشي فعال</w:t>
            </w:r>
          </w:p>
          <w:p w14:paraId="37FF0FA4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حركات اليدين مناسبة وفعالة</w:t>
            </w:r>
          </w:p>
          <w:p w14:paraId="4F07D5A0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تعابير الوجه مناسبة وفعالة</w:t>
            </w:r>
          </w:p>
          <w:p w14:paraId="7A9B4D2A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نظرات العينين موزعة جيدا</w:t>
            </w:r>
          </w:p>
          <w:p w14:paraId="32EC2FA2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طبقات الصوت وتعبيراته فعالة</w:t>
            </w:r>
          </w:p>
          <w:p w14:paraId="29EC1891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الوقفات بين الكلمات والجمل صحيحة </w:t>
            </w:r>
          </w:p>
          <w:p w14:paraId="61774DC9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الابتسامة والفكاهة والمرح</w:t>
            </w:r>
          </w:p>
          <w:p w14:paraId="38F0136D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اللغة بسيطة ومناسبة والجمل قصيرة</w:t>
            </w:r>
          </w:p>
          <w:p w14:paraId="6D261CA7" w14:textId="77777777" w:rsidR="00FE7AD3" w:rsidRPr="00605EF0" w:rsidRDefault="00FE7AD3" w:rsidP="000257B4">
            <w:pPr>
              <w:keepNext/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الانتقال فعال بين النقاط الرئيسية والفرعية</w:t>
            </w:r>
          </w:p>
        </w:tc>
        <w:tc>
          <w:tcPr>
            <w:tcW w:w="714" w:type="pct"/>
            <w:shd w:val="clear" w:color="auto" w:fill="FFFFFF" w:themeFill="background1"/>
          </w:tcPr>
          <w:p w14:paraId="6A262DA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55B12FC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605EF0" w14:paraId="72DD2A40" w14:textId="77777777" w:rsidTr="000257B4">
        <w:tc>
          <w:tcPr>
            <w:tcW w:w="714" w:type="pct"/>
            <w:vAlign w:val="center"/>
          </w:tcPr>
          <w:p w14:paraId="29DFEDA8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خامسا:</w:t>
            </w:r>
          </w:p>
          <w:p w14:paraId="0EACFC22" w14:textId="77777777" w:rsidR="00FE7AD3" w:rsidRPr="00605EF0" w:rsidRDefault="00FE7AD3" w:rsidP="000257B4">
            <w:pPr>
              <w:spacing w:line="240" w:lineRule="auto"/>
              <w:jc w:val="center"/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تقييم الأداء والختام</w:t>
            </w:r>
          </w:p>
        </w:tc>
        <w:tc>
          <w:tcPr>
            <w:tcW w:w="2768" w:type="pct"/>
            <w:shd w:val="clear" w:color="auto" w:fill="FFFFFF" w:themeFill="background1"/>
          </w:tcPr>
          <w:p w14:paraId="1D515D6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بالوقت ضمن المعقول</w:t>
            </w:r>
          </w:p>
          <w:p w14:paraId="5577E81E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انتباه ومشاركة الجمهور مستمرة</w:t>
            </w:r>
          </w:p>
          <w:p w14:paraId="7410A23C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الأسئلة والنقاش بفعالية</w:t>
            </w:r>
          </w:p>
          <w:p w14:paraId="3D2CC1BF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استماع المحاضرة للجمهور</w:t>
            </w:r>
          </w:p>
          <w:p w14:paraId="7911903A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إدارة المشاكل والمقاطعات والإزعاج</w:t>
            </w:r>
          </w:p>
        </w:tc>
        <w:tc>
          <w:tcPr>
            <w:tcW w:w="714" w:type="pct"/>
            <w:shd w:val="clear" w:color="auto" w:fill="FFFFFF" w:themeFill="background1"/>
          </w:tcPr>
          <w:p w14:paraId="31D70B17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804" w:type="pct"/>
            <w:shd w:val="clear" w:color="auto" w:fill="FFFFFF" w:themeFill="background1"/>
          </w:tcPr>
          <w:p w14:paraId="21D13B50" w14:textId="77777777" w:rsidR="00FE7AD3" w:rsidRPr="00605EF0" w:rsidRDefault="00FE7AD3" w:rsidP="000257B4">
            <w:pPr>
              <w:spacing w:line="240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29AAD050" w14:textId="77777777" w:rsidR="00FE7AD3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190658AB" w14:textId="77777777" w:rsidR="00FE7AD3" w:rsidRPr="00396038" w:rsidRDefault="00FE7AD3" w:rsidP="00FE7AD3">
      <w:pPr>
        <w:bidi w:val="0"/>
        <w:spacing w:after="160" w:line="259" w:lineRule="auto"/>
        <w:jc w:val="left"/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  <w: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  <w:br w:type="page"/>
      </w:r>
    </w:p>
    <w:p w14:paraId="2384562A" w14:textId="77777777" w:rsidR="00FE7AD3" w:rsidRPr="00D91680" w:rsidRDefault="00FE7AD3" w:rsidP="00FE7AD3">
      <w:pPr>
        <w:jc w:val="center"/>
        <w:rPr>
          <w:rFonts w:ascii="Sakkal Majalla" w:hAnsi="Sakkal Majalla" w:cs="Sakkal Majalla"/>
          <w:b/>
          <w:bCs/>
          <w:color w:val="2F5496" w:themeColor="accent1" w:themeShade="BF"/>
          <w:sz w:val="44"/>
          <w:szCs w:val="44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2F5496" w:themeColor="accent1" w:themeShade="BF"/>
          <w:sz w:val="44"/>
          <w:szCs w:val="44"/>
          <w:rtl/>
          <w:lang w:bidi="ar-EG"/>
        </w:rPr>
        <w:lastRenderedPageBreak/>
        <w:t>نموذج التقييم العام</w:t>
      </w:r>
    </w:p>
    <w:p w14:paraId="26EA4C05" w14:textId="77777777" w:rsidR="00FE7AD3" w:rsidRPr="00D91680" w:rsidRDefault="00FE7AD3" w:rsidP="00FE7AD3">
      <w:pPr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>اسم الدورة:</w:t>
      </w:r>
    </w:p>
    <w:p w14:paraId="05732F97" w14:textId="77777777" w:rsidR="00FE7AD3" w:rsidRPr="00D91680" w:rsidRDefault="00FE7AD3" w:rsidP="00FE7AD3">
      <w:pPr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>اسم المدرب:</w:t>
      </w:r>
    </w:p>
    <w:p w14:paraId="2EF56A2E" w14:textId="77777777" w:rsidR="00FE7AD3" w:rsidRPr="00D91680" w:rsidRDefault="00FE7AD3" w:rsidP="00FE7AD3">
      <w:pPr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>اسم المشارك:</w:t>
      </w:r>
    </w:p>
    <w:p w14:paraId="17F734A4" w14:textId="77777777" w:rsidR="00FE7AD3" w:rsidRPr="00D91680" w:rsidRDefault="00FE7AD3" w:rsidP="00FE7AD3">
      <w:pPr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>الشركة / الجهة:</w:t>
      </w:r>
    </w:p>
    <w:p w14:paraId="01AB2776" w14:textId="77777777" w:rsidR="00FE7AD3" w:rsidRPr="00D91680" w:rsidRDefault="00FE7AD3" w:rsidP="00FE7AD3">
      <w:pPr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 xml:space="preserve">الرجاء وضع علامة </w:t>
      </w: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lang w:bidi="ar-EG"/>
        </w:rPr>
        <w:sym w:font="Wingdings" w:char="F0FC"/>
      </w: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 xml:space="preserve"> </w:t>
      </w: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SY"/>
        </w:rPr>
        <w:t>في</w:t>
      </w:r>
      <w:r w:rsidRPr="00D91680">
        <w:rPr>
          <w:rFonts w:ascii="Sakkal Majalla" w:hAnsi="Sakkal Majalla" w:cs="Sakkal Majalla" w:hint="cs"/>
          <w:b/>
          <w:bCs/>
          <w:color w:val="002060"/>
          <w:sz w:val="36"/>
          <w:szCs w:val="36"/>
          <w:rtl/>
          <w:lang w:bidi="ar-EG"/>
        </w:rPr>
        <w:t xml:space="preserve"> (المربع) الذي يتوافق مع رأيك وقناعتك الشخصية</w:t>
      </w:r>
    </w:p>
    <w:tbl>
      <w:tblPr>
        <w:bidiVisual/>
        <w:tblW w:w="4859" w:type="pct"/>
        <w:tblInd w:w="150" w:type="dxa"/>
        <w:tblBorders>
          <w:top w:val="thinThickSmallGap" w:sz="24" w:space="0" w:color="0070C0"/>
          <w:left w:val="thinThickSmallGap" w:sz="24" w:space="0" w:color="0070C0"/>
          <w:bottom w:val="thinThickSmallGap" w:sz="24" w:space="0" w:color="0070C0"/>
          <w:right w:val="thickThinMediumGap" w:sz="24" w:space="0" w:color="0070C0"/>
          <w:insideH w:val="single" w:sz="4" w:space="0" w:color="0070C0"/>
          <w:insideV w:val="single" w:sz="4" w:space="0" w:color="0070C0"/>
        </w:tblBorders>
        <w:tblLook w:val="01E0" w:firstRow="1" w:lastRow="1" w:firstColumn="1" w:lastColumn="1" w:noHBand="0" w:noVBand="0"/>
      </w:tblPr>
      <w:tblGrid>
        <w:gridCol w:w="4967"/>
        <w:gridCol w:w="1068"/>
        <w:gridCol w:w="1082"/>
        <w:gridCol w:w="958"/>
        <w:gridCol w:w="1221"/>
        <w:gridCol w:w="773"/>
      </w:tblGrid>
      <w:tr w:rsidR="00FE7AD3" w:rsidRPr="00301274" w14:paraId="7435E186" w14:textId="77777777" w:rsidTr="000257B4">
        <w:tc>
          <w:tcPr>
            <w:tcW w:w="2470" w:type="pct"/>
          </w:tcPr>
          <w:p w14:paraId="1E158FF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التنظيم الإداري للبرامج</w:t>
            </w:r>
          </w:p>
        </w:tc>
        <w:tc>
          <w:tcPr>
            <w:tcW w:w="534" w:type="pct"/>
          </w:tcPr>
          <w:p w14:paraId="3C40D61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E63102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596F2DB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193989E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F6BC37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5D48322E" w14:textId="77777777" w:rsidTr="000257B4">
        <w:tc>
          <w:tcPr>
            <w:tcW w:w="2470" w:type="pct"/>
          </w:tcPr>
          <w:p w14:paraId="5219CE3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تاريخ عقد البرنامج</w:t>
            </w:r>
          </w:p>
          <w:p w14:paraId="4308C34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مدة تنفيذ البرنامج</w:t>
            </w:r>
          </w:p>
          <w:p w14:paraId="4237AC6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عدد ساعات التدريب اليومية</w:t>
            </w:r>
          </w:p>
          <w:p w14:paraId="6CDE5ED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قاعة التدريب (السعة / الإضاءة)</w:t>
            </w:r>
          </w:p>
          <w:p w14:paraId="29E9FD8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خدمات التغذية</w:t>
            </w:r>
          </w:p>
          <w:p w14:paraId="10B01B8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الاستراحات</w:t>
            </w:r>
          </w:p>
          <w:p w14:paraId="4F1DE58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تجانس المتدربين علميا</w:t>
            </w:r>
          </w:p>
          <w:p w14:paraId="48FC8A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وسائل العرض التدريبية</w:t>
            </w:r>
          </w:p>
          <w:p w14:paraId="1B47D15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المادة العلمية</w:t>
            </w:r>
          </w:p>
        </w:tc>
        <w:tc>
          <w:tcPr>
            <w:tcW w:w="534" w:type="pct"/>
          </w:tcPr>
          <w:p w14:paraId="2D35A85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7E87762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DCDB07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46F83C9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3C38775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6F809FC6" w14:textId="77777777" w:rsidTr="000257B4">
        <w:trPr>
          <w:trHeight w:val="310"/>
        </w:trPr>
        <w:tc>
          <w:tcPr>
            <w:tcW w:w="2470" w:type="pct"/>
          </w:tcPr>
          <w:p w14:paraId="35B9F12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المحتوى العلمي والأهداف</w:t>
            </w:r>
          </w:p>
        </w:tc>
        <w:tc>
          <w:tcPr>
            <w:tcW w:w="534" w:type="pct"/>
          </w:tcPr>
          <w:p w14:paraId="3965CC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150CE03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63FBF5A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540CA43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0405D9C9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0A857376" w14:textId="77777777" w:rsidTr="000257B4">
        <w:tc>
          <w:tcPr>
            <w:tcW w:w="2470" w:type="pct"/>
          </w:tcPr>
          <w:p w14:paraId="347E722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توافق اهداف البرنامج مع احتياجاتك</w:t>
            </w:r>
          </w:p>
          <w:p w14:paraId="71ED37EC" w14:textId="77777777" w:rsidR="00FE7AD3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lastRenderedPageBreak/>
              <w:t>المحتوى العلمي للبرنامج</w:t>
            </w:r>
          </w:p>
          <w:p w14:paraId="3487541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34" w:type="pct"/>
          </w:tcPr>
          <w:p w14:paraId="46B0E96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0BF76E2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E49EEE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655E6C0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72643D0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446B81ED" w14:textId="77777777" w:rsidTr="000257B4">
        <w:tc>
          <w:tcPr>
            <w:tcW w:w="2470" w:type="pct"/>
          </w:tcPr>
          <w:p w14:paraId="3CAB218D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أساليب التدريب المستخدمة</w:t>
            </w:r>
          </w:p>
        </w:tc>
        <w:tc>
          <w:tcPr>
            <w:tcW w:w="534" w:type="pct"/>
          </w:tcPr>
          <w:p w14:paraId="0C32F418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19CAF657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1A59353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6B5BF92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272AD3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5B1A7EAB" w14:textId="77777777" w:rsidTr="000257B4">
        <w:tc>
          <w:tcPr>
            <w:tcW w:w="2470" w:type="pct"/>
          </w:tcPr>
          <w:p w14:paraId="6B64395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أساليب التدريب التي أتبعت</w:t>
            </w:r>
          </w:p>
          <w:p w14:paraId="7EF97D9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الموازنة بين الجانب النظري والتطبيقي </w:t>
            </w:r>
          </w:p>
          <w:p w14:paraId="445353AF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استخدام وسائل الإيضاح مع التدريب</w:t>
            </w:r>
          </w:p>
        </w:tc>
        <w:tc>
          <w:tcPr>
            <w:tcW w:w="534" w:type="pct"/>
          </w:tcPr>
          <w:p w14:paraId="4BBE2DFA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59F69BA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64BE024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68692E02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2616FDF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  <w:tr w:rsidR="00FE7AD3" w:rsidRPr="00301274" w14:paraId="5BC72D72" w14:textId="77777777" w:rsidTr="000257B4">
        <w:tc>
          <w:tcPr>
            <w:tcW w:w="2470" w:type="pct"/>
          </w:tcPr>
          <w:p w14:paraId="227A42F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المدرب (المحاضر)</w:t>
            </w:r>
          </w:p>
        </w:tc>
        <w:tc>
          <w:tcPr>
            <w:tcW w:w="534" w:type="pct"/>
          </w:tcPr>
          <w:p w14:paraId="47678CDE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ضعيف</w:t>
            </w:r>
          </w:p>
        </w:tc>
        <w:tc>
          <w:tcPr>
            <w:tcW w:w="541" w:type="pct"/>
          </w:tcPr>
          <w:p w14:paraId="6A93EEA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متوسط</w:t>
            </w:r>
          </w:p>
        </w:tc>
        <w:tc>
          <w:tcPr>
            <w:tcW w:w="479" w:type="pct"/>
          </w:tcPr>
          <w:p w14:paraId="4837338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</w:t>
            </w:r>
          </w:p>
        </w:tc>
        <w:tc>
          <w:tcPr>
            <w:tcW w:w="610" w:type="pct"/>
          </w:tcPr>
          <w:p w14:paraId="08C0274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جيد جدا</w:t>
            </w:r>
          </w:p>
        </w:tc>
        <w:tc>
          <w:tcPr>
            <w:tcW w:w="365" w:type="pct"/>
          </w:tcPr>
          <w:p w14:paraId="4EB04801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C00000"/>
                <w:sz w:val="34"/>
                <w:szCs w:val="34"/>
                <w:rtl/>
                <w:lang w:bidi="ar-EG"/>
              </w:rPr>
              <w:t>ممتاز</w:t>
            </w:r>
          </w:p>
        </w:tc>
      </w:tr>
      <w:tr w:rsidR="00FE7AD3" w:rsidRPr="00301274" w14:paraId="45C6B5B7" w14:textId="77777777" w:rsidTr="000257B4">
        <w:tc>
          <w:tcPr>
            <w:tcW w:w="2470" w:type="pct"/>
          </w:tcPr>
          <w:p w14:paraId="03275B8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الالتزام بالموعد المحدد للمحاضرة</w:t>
            </w:r>
          </w:p>
          <w:p w14:paraId="17EE760D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تمكنه من المادة العلمية</w:t>
            </w:r>
          </w:p>
          <w:p w14:paraId="323392D0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605EF0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القدرة على الشرح وتوصيل المعلومات</w:t>
            </w:r>
          </w:p>
        </w:tc>
        <w:tc>
          <w:tcPr>
            <w:tcW w:w="534" w:type="pct"/>
          </w:tcPr>
          <w:p w14:paraId="7F9407FB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541" w:type="pct"/>
          </w:tcPr>
          <w:p w14:paraId="6D0320E4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479" w:type="pct"/>
          </w:tcPr>
          <w:p w14:paraId="2C11BCA5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610" w:type="pct"/>
          </w:tcPr>
          <w:p w14:paraId="3F7EDC7C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  <w:tc>
          <w:tcPr>
            <w:tcW w:w="365" w:type="pct"/>
          </w:tcPr>
          <w:p w14:paraId="00DD5306" w14:textId="77777777" w:rsidR="00FE7AD3" w:rsidRPr="00605EF0" w:rsidRDefault="00FE7AD3" w:rsidP="000257B4">
            <w:pPr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</w:p>
        </w:tc>
      </w:tr>
    </w:tbl>
    <w:p w14:paraId="73361195" w14:textId="77777777" w:rsidR="00FE7AD3" w:rsidRPr="00396038" w:rsidRDefault="00FE7AD3" w:rsidP="00FE7AD3">
      <w:pPr>
        <w:rPr>
          <w:rFonts w:ascii="Adobe Arabic" w:hAnsi="Adobe Arabic" w:cs="Adobe Arabic"/>
          <w:b/>
          <w:bCs/>
          <w:color w:val="002060"/>
          <w:sz w:val="36"/>
          <w:szCs w:val="36"/>
          <w:rtl/>
          <w:lang w:bidi="ar-EG"/>
        </w:rPr>
      </w:pPr>
    </w:p>
    <w:p w14:paraId="7C4D8034" w14:textId="77777777" w:rsidR="00FE7AD3" w:rsidRPr="00F0670E" w:rsidRDefault="00FE7AD3" w:rsidP="00FE7AD3">
      <w:pPr>
        <w:rPr>
          <w:rStyle w:val="Hyperlink"/>
          <w:rFonts w:ascii="Sakkal Majalla" w:hAnsi="Sakkal Majalla" w:cs="Sakkal Majalla"/>
          <w:b/>
          <w:bCs/>
          <w:sz w:val="42"/>
          <w:szCs w:val="42"/>
          <w:rtl/>
          <w:lang w:bidi="ar-EG"/>
        </w:rPr>
      </w:pPr>
      <w:hyperlink r:id="rId9" w:history="1">
        <w:r w:rsidRPr="00F0670E">
          <w:rPr>
            <w:rStyle w:val="Hyperlink"/>
            <w:rFonts w:ascii="Sakkal Majalla" w:hAnsi="Sakkal Majalla" w:cs="Sakkal Majalla" w:hint="cs"/>
            <w:b/>
            <w:bCs/>
            <w:sz w:val="42"/>
            <w:szCs w:val="42"/>
            <w:rtl/>
            <w:lang w:bidi="ar-EG"/>
          </w:rPr>
          <w:t>الرجاء الإفادة بأية ملاحظات أخرى</w:t>
        </w:r>
      </w:hyperlink>
      <w:r w:rsidRPr="00F0670E">
        <w:rPr>
          <w:rStyle w:val="Hyperlink"/>
          <w:rFonts w:ascii="Sakkal Majalla" w:hAnsi="Sakkal Majalla" w:cs="Sakkal Majalla" w:hint="cs"/>
          <w:b/>
          <w:bCs/>
          <w:sz w:val="42"/>
          <w:szCs w:val="42"/>
          <w:rtl/>
          <w:lang w:bidi="ar-EG"/>
        </w:rPr>
        <w:t>:</w:t>
      </w:r>
    </w:p>
    <w:p w14:paraId="590A664F" w14:textId="7034F6F4" w:rsidR="00F30991" w:rsidRPr="00D42734" w:rsidRDefault="00FE7AD3" w:rsidP="00D42734">
      <w:pPr>
        <w:spacing w:line="480" w:lineRule="auto"/>
        <w:rPr>
          <w:rFonts w:ascii="Sakkal Majalla" w:hAnsi="Sakkal Majalla" w:cs="Sakkal Majalla"/>
          <w:color w:val="002060"/>
          <w:sz w:val="32"/>
          <w:lang w:bidi="ar-EG"/>
        </w:rPr>
      </w:pPr>
      <w:r w:rsidRPr="00F0670E">
        <w:rPr>
          <w:rFonts w:ascii="Sakkal Majalla" w:hAnsi="Sakkal Majalla" w:cs="Sakkal Majalla" w:hint="cs"/>
          <w:color w:val="002060"/>
          <w:sz w:val="32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D42734">
        <w:rPr>
          <w:rFonts w:ascii="Sakkal Majalla" w:hAnsi="Sakkal Majalla" w:cs="Sakkal Majalla" w:hint="cs"/>
          <w:color w:val="002060"/>
          <w:sz w:val="32"/>
          <w:rtl/>
          <w:lang w:bidi="ar-EG"/>
        </w:rPr>
        <w:t>----------------------------------------------------------</w:t>
      </w:r>
    </w:p>
    <w:sectPr w:rsidR="00F30991" w:rsidRPr="00D42734" w:rsidSect="00F0683A">
      <w:headerReference w:type="default" r:id="rId10"/>
      <w:footerReference w:type="default" r:id="rId11"/>
      <w:footerReference w:type="first" r:id="rId12"/>
      <w:pgSz w:w="11906" w:h="16838" w:code="9"/>
      <w:pgMar w:top="720" w:right="720" w:bottom="720" w:left="720" w:header="708" w:footer="277" w:gutter="0"/>
      <w:pgNumType w:start="0"/>
      <w:cols w:space="708"/>
      <w:titlePg/>
      <w:bidi/>
      <w:rtlGutter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8E2349" w14:textId="77777777" w:rsidR="00E4767B" w:rsidRDefault="00E4767B" w:rsidP="00F53D08">
      <w:pPr>
        <w:spacing w:line="240" w:lineRule="auto"/>
      </w:pPr>
      <w:r>
        <w:separator/>
      </w:r>
    </w:p>
  </w:endnote>
  <w:endnote w:type="continuationSeparator" w:id="0">
    <w:p w14:paraId="38BE9407" w14:textId="77777777" w:rsidR="00E4767B" w:rsidRDefault="00E4767B" w:rsidP="00F53D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altName w:val="Times New Roman"/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PT Bold Heading">
    <w:altName w:val="Arial"/>
    <w:panose1 w:val="02010400000000000000"/>
    <w:charset w:val="B2"/>
    <w:family w:val="auto"/>
    <w:pitch w:val="variable"/>
    <w:sig w:usb0="00002001" w:usb1="80000000" w:usb2="00000008" w:usb3="00000000" w:csb0="00000040" w:csb1="00000000"/>
  </w:font>
  <w:font w:name="Dubai">
    <w:panose1 w:val="020B0503030403030204"/>
    <w:charset w:val="00"/>
    <w:family w:val="swiss"/>
    <w:pitch w:val="variable"/>
    <w:sig w:usb0="80002067" w:usb1="80000000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A8E85" w14:textId="077E6DED" w:rsidR="00031A31" w:rsidRPr="00031A31" w:rsidRDefault="00000000" w:rsidP="00031A31">
    <w:pPr>
      <w:pStyle w:val="a4"/>
      <w:ind w:left="9360"/>
      <w:jc w:val="left"/>
      <w:rPr>
        <w:sz w:val="40"/>
        <w:szCs w:val="44"/>
      </w:rPr>
    </w:pPr>
    <w:sdt>
      <w:sdtPr>
        <w:rPr>
          <w:sz w:val="40"/>
          <w:szCs w:val="44"/>
          <w:rtl/>
        </w:rPr>
        <w:id w:val="20830179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="00031A31" w:rsidRPr="00E42DAD">
          <w:rPr>
            <w:noProof/>
            <w:sz w:val="40"/>
            <w:szCs w:val="40"/>
          </w:rPr>
          <mc:AlternateContent>
            <mc:Choice Requires="wpg">
              <w:drawing>
                <wp:anchor distT="0" distB="0" distL="114300" distR="114300" simplePos="0" relativeHeight="251662336" behindDoc="0" locked="0" layoutInCell="1" allowOverlap="1" wp14:anchorId="55CCBFEA" wp14:editId="2AEB4ED3">
                  <wp:simplePos x="0" y="0"/>
                  <wp:positionH relativeFrom="page">
                    <wp:align>left</wp:align>
                  </wp:positionH>
                  <wp:positionV relativeFrom="paragraph">
                    <wp:posOffset>-3498850</wp:posOffset>
                  </wp:positionV>
                  <wp:extent cx="4146552" cy="4165816"/>
                  <wp:effectExtent l="0" t="0" r="25400" b="25400"/>
                  <wp:wrapNone/>
                  <wp:docPr id="388507672" name="Group 39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4146552" cy="4165816"/>
                            <a:chOff x="0" y="0"/>
                            <a:chExt cx="4146552" cy="4165816"/>
                          </a:xfrm>
                        </wpg:grpSpPr>
                        <wps:wsp>
                          <wps:cNvPr id="388507673" name="شكل حر 769906"/>
                          <wps:cNvSpPr/>
                          <wps:spPr>
                            <a:xfrm rot="5400000">
                              <a:off x="-1976796" y="1976796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88507674" name="شكل حر 769906"/>
                          <wps:cNvSpPr/>
                          <wps:spPr>
                            <a:xfrm rot="10800000">
                              <a:off x="0" y="3972857"/>
                              <a:ext cx="4146552" cy="192959"/>
                            </a:xfrm>
                            <a:custGeom>
                              <a:avLst/>
                              <a:gdLst>
                                <a:gd name="connsiteX0" fmla="*/ 0 w 7551420"/>
                                <a:gd name="connsiteY0" fmla="*/ 0 h 945515"/>
                                <a:gd name="connsiteX1" fmla="*/ 7551420 w 7551420"/>
                                <a:gd name="connsiteY1" fmla="*/ 0 h 945515"/>
                                <a:gd name="connsiteX2" fmla="*/ 7551420 w 7551420"/>
                                <a:gd name="connsiteY2" fmla="*/ 945515 h 945515"/>
                                <a:gd name="connsiteX3" fmla="*/ 0 w 7551420"/>
                                <a:gd name="connsiteY3" fmla="*/ 945515 h 945515"/>
                                <a:gd name="connsiteX4" fmla="*/ 0 w 7551420"/>
                                <a:gd name="connsiteY4" fmla="*/ 0 h 9455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7551420" h="945515">
                                  <a:moveTo>
                                    <a:pt x="0" y="0"/>
                                  </a:moveTo>
                                  <a:lnTo>
                                    <a:pt x="7551420" y="0"/>
                                  </a:lnTo>
                                  <a:lnTo>
                                    <a:pt x="7551420" y="945515"/>
                                  </a:lnTo>
                                  <a:lnTo>
                                    <a:pt x="0" y="9455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68489"/>
                            </a:solidFill>
                            <a:ln>
                              <a:solidFill>
                                <a:srgbClr val="168489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</a:graphicData>
                  </a:graphic>
                </wp:anchor>
              </w:drawing>
            </mc:Choice>
            <mc:Fallback>
              <w:pict>
                <v:group w14:anchorId="6F4BD6BF" id="Group 39" o:spid="_x0000_s1026" style="position:absolute;margin-left:0;margin-top:-275.5pt;width:326.5pt;height:328pt;z-index:251662336;mso-position-horizontal:left;mso-position-horizontal-relative:page" coordsize="41465,41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">
                  <v:shape id="شكل حر 769906" o:spid="_x0000_s1027" style="position:absolute;left:-19768;top:19768;width:41465;height:1929;rotation:9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v:shape id="شكل حر 769906" o:spid="_x0000_s1028" style="position:absolute;top:39728;width:41465;height:1930;rotation:180;visibility:visible;mso-wrap-style:square;v-text-anchor:middle" coordsize="7551420,945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" path="m,l7551420,r,945515l,945515,,xe" fillcolor="#168489" strokecolor="#168489" strokeweight="1pt">
                    <v:stroke joinstyle="miter"/>
                    <v:path arrowok="t" o:connecttype="custom" o:connectlocs="0,0;4146552,0;4146552,192959;0,192959;0,0" o:connectangles="0,0,0,0,0"/>
                  </v:shape>
                  <w10:wrap anchorx="page"/>
                </v:group>
              </w:pict>
            </mc:Fallback>
          </mc:AlternateContent>
        </w:r>
        <w:r w:rsidR="00031A31" w:rsidRPr="00031A31">
          <w:rPr>
            <w:color w:val="168489"/>
            <w:sz w:val="40"/>
            <w:szCs w:val="44"/>
          </w:rPr>
          <w:fldChar w:fldCharType="begin"/>
        </w:r>
        <w:r w:rsidR="00031A31" w:rsidRPr="00031A31">
          <w:rPr>
            <w:color w:val="168489"/>
            <w:sz w:val="40"/>
            <w:szCs w:val="44"/>
          </w:rPr>
          <w:instrText xml:space="preserve"> PAGE   \* MERGEFORMAT </w:instrText>
        </w:r>
        <w:r w:rsidR="00031A31" w:rsidRPr="00031A31">
          <w:rPr>
            <w:color w:val="168489"/>
            <w:sz w:val="40"/>
            <w:szCs w:val="44"/>
          </w:rPr>
          <w:fldChar w:fldCharType="separate"/>
        </w:r>
        <w:r w:rsidR="00031A31" w:rsidRPr="00031A31">
          <w:rPr>
            <w:noProof/>
            <w:color w:val="168489"/>
            <w:sz w:val="40"/>
            <w:szCs w:val="44"/>
          </w:rPr>
          <w:t>2</w:t>
        </w:r>
        <w:r w:rsidR="00031A31" w:rsidRPr="00031A31">
          <w:rPr>
            <w:noProof/>
            <w:color w:val="168489"/>
            <w:sz w:val="40"/>
            <w:szCs w:val="44"/>
          </w:rPr>
          <w:fldChar w:fldCharType="end"/>
        </w:r>
      </w:sdtContent>
    </w:sdt>
  </w:p>
  <w:p w14:paraId="2FFA4CC6" w14:textId="184BCCB8" w:rsidR="008D42C1" w:rsidRPr="000F243F" w:rsidRDefault="00913347" w:rsidP="000F243F">
    <w:pPr>
      <w:pStyle w:val="a4"/>
      <w:rPr>
        <w:szCs w:val="28"/>
        <w:rtl/>
      </w:rPr>
    </w:pPr>
    <w:r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384A288" wp14:editId="3B243DCE">
              <wp:simplePos x="0" y="0"/>
              <wp:positionH relativeFrom="column">
                <wp:posOffset>4376420</wp:posOffset>
              </wp:positionH>
              <wp:positionV relativeFrom="paragraph">
                <wp:posOffset>231775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CE29874" w14:textId="77777777" w:rsidR="00913347" w:rsidRPr="00DC31A5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14:paraId="7BFF7D6B" w14:textId="77777777" w:rsidR="00913347" w:rsidRPr="00DC31A5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1" w:history="1">
                            <w:r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14:paraId="137B6590" w14:textId="77777777" w:rsidR="00913347" w:rsidRPr="00DC31A5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facebook, instagram: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F5496" w:themeColor="accent1" w:themeShade="BF"/>
                            </w:rPr>
                            <w:t>@tircjo</w:t>
                          </w:r>
                        </w:p>
                        <w:p w14:paraId="7FF40A2B" w14:textId="77777777" w:rsidR="00913347" w:rsidRPr="00DC31A5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Mobile &amp; whatssup:</w:t>
                          </w:r>
                        </w:p>
                        <w:p w14:paraId="5037110D" w14:textId="77777777" w:rsidR="00913347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14:paraId="6B95FC42" w14:textId="77777777" w:rsidR="00913347" w:rsidRPr="00DC31A5" w:rsidRDefault="00913347" w:rsidP="00913347">
                          <w:pPr>
                            <w:spacing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384A288" id="مستطيل 38" o:spid="_x0000_s1057" style="position:absolute;left:0;text-align:left;margin-left:344.6pt;margin-top:18.25pt;width:186.95pt;height:110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" filled="f" stroked="f" strokeweight="1pt">
              <v:textbox>
                <w:txbxContent>
                  <w:p w14:paraId="5CE29874" w14:textId="77777777" w:rsidR="00913347" w:rsidRPr="00DC31A5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14:paraId="7BFF7D6B" w14:textId="77777777" w:rsidR="00913347" w:rsidRPr="00DC31A5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2" w:history="1">
                      <w:r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14:paraId="137B6590" w14:textId="77777777" w:rsidR="00913347" w:rsidRPr="00DC31A5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facebook, instagram: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F5496" w:themeColor="accent1" w:themeShade="BF"/>
                      </w:rPr>
                      <w:t>@tircjo</w:t>
                    </w:r>
                  </w:p>
                  <w:p w14:paraId="7FF40A2B" w14:textId="77777777" w:rsidR="00913347" w:rsidRPr="00DC31A5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Mobile &amp; whatssup:</w:t>
                    </w:r>
                  </w:p>
                  <w:p w14:paraId="5037110D" w14:textId="77777777" w:rsidR="00913347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14:paraId="6B95FC42" w14:textId="77777777" w:rsidR="00913347" w:rsidRPr="00DC31A5" w:rsidRDefault="00913347" w:rsidP="00913347">
                    <w:pPr>
                      <w:spacing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F40BA5" w14:textId="77777777" w:rsidR="000F243F" w:rsidRPr="000F243F" w:rsidRDefault="00F0683A" w:rsidP="00F0683A">
    <w:pPr>
      <w:pStyle w:val="a4"/>
      <w:tabs>
        <w:tab w:val="clear" w:pos="4680"/>
        <w:tab w:val="clear" w:pos="9360"/>
        <w:tab w:val="center" w:pos="5233"/>
      </w:tabs>
    </w:pPr>
    <w:r>
      <w:rPr>
        <w:rtl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87734C" w14:textId="77777777" w:rsidR="00E4767B" w:rsidRDefault="00E4767B" w:rsidP="00F53D08">
      <w:pPr>
        <w:spacing w:line="240" w:lineRule="auto"/>
      </w:pPr>
      <w:r>
        <w:separator/>
      </w:r>
    </w:p>
  </w:footnote>
  <w:footnote w:type="continuationSeparator" w:id="0">
    <w:p w14:paraId="62522E74" w14:textId="77777777" w:rsidR="00E4767B" w:rsidRDefault="00E4767B" w:rsidP="00F53D0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886980" w14:textId="77777777" w:rsidR="00301274" w:rsidRPr="00902465" w:rsidRDefault="00031A31" w:rsidP="00031A31">
    <w:pPr>
      <w:pStyle w:val="a3"/>
      <w:jc w:val="left"/>
      <w:rPr>
        <w:rFonts w:ascii="Dubai" w:hAnsi="Dubai" w:cs="Dubai"/>
        <w:sz w:val="32"/>
      </w:rPr>
    </w:pPr>
    <w:r w:rsidRPr="00E42DAD">
      <w:rPr>
        <w:rFonts w:cs="PT Bold Heading"/>
        <w:noProof/>
        <w:sz w:val="52"/>
        <w:szCs w:val="56"/>
      </w:rPr>
      <w:drawing>
        <wp:anchor distT="0" distB="0" distL="114300" distR="114300" simplePos="0" relativeHeight="251660288" behindDoc="0" locked="0" layoutInCell="1" allowOverlap="1" wp14:anchorId="2FCDDDBE" wp14:editId="3D091CB8">
          <wp:simplePos x="0" y="0"/>
          <wp:positionH relativeFrom="leftMargin">
            <wp:posOffset>292100</wp:posOffset>
          </wp:positionH>
          <wp:positionV relativeFrom="paragraph">
            <wp:posOffset>-387350</wp:posOffset>
          </wp:positionV>
          <wp:extent cx="352425" cy="352425"/>
          <wp:effectExtent l="0" t="0" r="9525" b="9525"/>
          <wp:wrapNone/>
          <wp:docPr id="2050" name="Picture 2" descr="Course ">
            <a:extLst xmlns:a="http://schemas.openxmlformats.org/drawingml/2006/main">
              <a:ext uri="{FF2B5EF4-FFF2-40B4-BE49-F238E27FC236}">
                <a16:creationId xmlns:a16="http://schemas.microsoft.com/office/drawing/2014/main" id="{A7FB73DB-7828-4CA9-844C-6B35786912B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0" name="Picture 2" descr="Course ">
                    <a:extLst>
                      <a:ext uri="{FF2B5EF4-FFF2-40B4-BE49-F238E27FC236}">
                        <a16:creationId xmlns:a16="http://schemas.microsoft.com/office/drawing/2014/main" id="{A7FB73DB-7828-4CA9-844C-6B35786912B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Photocopy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2425" cy="352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E42DAD">
      <w:rPr>
        <w:rFonts w:ascii="Dubai" w:hAnsi="Dubai" w:cs="Dubai"/>
        <w:noProof/>
        <w:color w:val="FF0000"/>
        <w:sz w:val="32"/>
        <w:lang w:bidi="ar-EG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02538888" wp14:editId="59A97A7C">
              <wp:simplePos x="0" y="0"/>
              <wp:positionH relativeFrom="page">
                <wp:posOffset>-257175</wp:posOffset>
              </wp:positionH>
              <wp:positionV relativeFrom="paragraph">
                <wp:posOffset>-443865</wp:posOffset>
              </wp:positionV>
              <wp:extent cx="8044815" cy="714375"/>
              <wp:effectExtent l="0" t="0" r="32385" b="28575"/>
              <wp:wrapNone/>
              <wp:docPr id="39" name="Group 38">
                <a:extLst xmlns:a="http://schemas.openxmlformats.org/drawingml/2006/main">
                  <a:ext uri="{FF2B5EF4-FFF2-40B4-BE49-F238E27FC236}">
                    <a16:creationId xmlns:a16="http://schemas.microsoft.com/office/drawing/2014/main" id="{F81F4B3C-DDBA-4428-AC3A-BC5E06C8D14B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8044815" cy="714375"/>
                        <a:chOff x="0" y="0"/>
                        <a:chExt cx="8045089" cy="587681"/>
                      </a:xfrm>
                    </wpg:grpSpPr>
                    <wps:wsp>
                      <wps:cNvPr id="1292492961" name="شكل حر 769906">
                        <a:extLst>
                          <a:ext uri="{FF2B5EF4-FFF2-40B4-BE49-F238E27FC236}">
                            <a16:creationId xmlns:a16="http://schemas.microsoft.com/office/drawing/2014/main" id="{FB91FA05-6518-409C-BFF9-4DCAA45C15F9}"/>
                          </a:ext>
                        </a:extLst>
                      </wps:cNvPr>
                      <wps:cNvSpPr/>
                      <wps:spPr>
                        <a:xfrm>
                          <a:off x="0" y="0"/>
                          <a:ext cx="7847329" cy="561176"/>
                        </a:xfrm>
                        <a:custGeom>
                          <a:avLst/>
                          <a:gdLst>
                            <a:gd name="connsiteX0" fmla="*/ 0 w 7551420"/>
                            <a:gd name="connsiteY0" fmla="*/ 0 h 945515"/>
                            <a:gd name="connsiteX1" fmla="*/ 7551420 w 7551420"/>
                            <a:gd name="connsiteY1" fmla="*/ 0 h 945515"/>
                            <a:gd name="connsiteX2" fmla="*/ 7551420 w 7551420"/>
                            <a:gd name="connsiteY2" fmla="*/ 945515 h 945515"/>
                            <a:gd name="connsiteX3" fmla="*/ 0 w 7551420"/>
                            <a:gd name="connsiteY3" fmla="*/ 945515 h 945515"/>
                            <a:gd name="connsiteX4" fmla="*/ 0 w 7551420"/>
                            <a:gd name="connsiteY4" fmla="*/ 0 h 9455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7551420" h="945515">
                              <a:moveTo>
                                <a:pt x="0" y="0"/>
                              </a:moveTo>
                              <a:lnTo>
                                <a:pt x="7551420" y="0"/>
                              </a:lnTo>
                              <a:lnTo>
                                <a:pt x="7551420" y="945515"/>
                              </a:lnTo>
                              <a:lnTo>
                                <a:pt x="0" y="94551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8489"/>
                        </a:solidFill>
                        <a:ln>
                          <a:solidFill>
                            <a:srgbClr val="16848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63DF13" w14:textId="7230FB61" w:rsidR="00031A31" w:rsidRPr="00031A31" w:rsidRDefault="00667859" w:rsidP="00031A31">
                            <w:pPr>
                              <w:spacing w:after="240"/>
                              <w:jc w:val="center"/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lang w:bidi="ar-SY"/>
                              </w:rPr>
                            </w:pPr>
                            <w:r w:rsidRPr="00667859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إدارة العمليات وتحسين الإجراءات</w:t>
                            </w:r>
                            <w:r w:rsid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–</w:t>
                            </w:r>
                            <w:r w:rsidR="00031A31" w:rsidRPr="00031A31">
                              <w:rPr>
                                <w:rFonts w:ascii="Sakkal Majalla" w:eastAsia="Calibri" w:hAnsi="Sakkal Majalla" w:cs="Sakkal Majalla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 xml:space="preserve"> </w:t>
                            </w:r>
                            <w:r w:rsidR="00FE7AD3">
                              <w:rPr>
                                <w:rFonts w:ascii="Sakkal Majalla" w:eastAsia="Calibri" w:hAnsi="Sakkal Majalla" w:cs="Sakkal Majalla" w:hint="cs"/>
                                <w:color w:val="FFFFFF"/>
                                <w:kern w:val="24"/>
                                <w:sz w:val="36"/>
                                <w:szCs w:val="36"/>
                                <w:rtl/>
                                <w:lang w:bidi="ar-SY"/>
                              </w:rPr>
                              <w:t>استمارة تقييم</w:t>
                            </w: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968474485" name="شكل حر 769907">
                        <a:extLst>
                          <a:ext uri="{FF2B5EF4-FFF2-40B4-BE49-F238E27FC236}">
                            <a16:creationId xmlns:a16="http://schemas.microsoft.com/office/drawing/2014/main" id="{2C51F289-187A-42E8-9842-B8840E61F013}"/>
                          </a:ext>
                        </a:extLst>
                      </wps:cNvPr>
                      <wps:cNvSpPr/>
                      <wps:spPr>
                        <a:xfrm>
                          <a:off x="0" y="426787"/>
                          <a:ext cx="8045089" cy="160894"/>
                        </a:xfrm>
                        <a:custGeom>
                          <a:avLst/>
                          <a:gdLst>
                            <a:gd name="connsiteX0" fmla="*/ 0 w 6642735"/>
                            <a:gd name="connsiteY0" fmla="*/ 0 h 283210"/>
                            <a:gd name="connsiteX1" fmla="*/ 6642735 w 6642735"/>
                            <a:gd name="connsiteY1" fmla="*/ 0 h 283210"/>
                            <a:gd name="connsiteX2" fmla="*/ 6571933 w 6642735"/>
                            <a:gd name="connsiteY2" fmla="*/ 283210 h 283210"/>
                            <a:gd name="connsiteX3" fmla="*/ 0 w 6642735"/>
                            <a:gd name="connsiteY3" fmla="*/ 283210 h 283210"/>
                            <a:gd name="connsiteX4" fmla="*/ 0 w 6642735"/>
                            <a:gd name="connsiteY4" fmla="*/ 0 h 28321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642735" h="283210">
                              <a:moveTo>
                                <a:pt x="0" y="0"/>
                              </a:moveTo>
                              <a:lnTo>
                                <a:pt x="6642735" y="0"/>
                              </a:lnTo>
                              <a:lnTo>
                                <a:pt x="6571933" y="283210"/>
                              </a:lnTo>
                              <a:lnTo>
                                <a:pt x="0" y="28321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65000"/>
                          </a:schemeClr>
                        </a:solidFill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2538888" id="Group 38" o:spid="_x0000_s1054" style="position:absolute;left:0;text-align:left;margin-left:-20.25pt;margin-top:-34.95pt;width:633.45pt;height:56.25pt;z-index:251659264;mso-position-horizontal-relative:page;mso-height-relative:margin" coordsize="80450,5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">
              <v:shape id="شكل حر 769906" o:spid="_x0000_s1055" style="position:absolute;width:78473;height:5611;visibility:visible;mso-wrap-style:square;v-text-anchor:middle" coordsize="7551420,94551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" adj="-11796480,,5400" path="m,l7551420,r,945515l,945515,,xe" fillcolor="#168489" strokecolor="#168489" strokeweight="1pt">
                <v:stroke joinstyle="miter"/>
                <v:formulas/>
                <v:path arrowok="t" o:connecttype="custom" o:connectlocs="0,0;7847329,0;7847329,561176;0,561176;0,0" o:connectangles="0,0,0,0,0" textboxrect="0,0,7551420,945515"/>
                <v:textbox>
                  <w:txbxContent>
                    <w:p w14:paraId="1A63DF13" w14:textId="7230FB61" w:rsidR="00031A31" w:rsidRPr="00031A31" w:rsidRDefault="00667859" w:rsidP="00031A31">
                      <w:pPr>
                        <w:spacing w:after="240"/>
                        <w:jc w:val="center"/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lang w:bidi="ar-SY"/>
                        </w:rPr>
                      </w:pPr>
                      <w:r w:rsidRPr="00667859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إدارة العمليات وتحسين الإجراءات</w:t>
                      </w:r>
                      <w:r w:rsid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–</w:t>
                      </w:r>
                      <w:r w:rsidR="00031A31" w:rsidRPr="00031A31">
                        <w:rPr>
                          <w:rFonts w:ascii="Sakkal Majalla" w:eastAsia="Calibri" w:hAnsi="Sakkal Majalla" w:cs="Sakkal Majalla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 xml:space="preserve"> </w:t>
                      </w:r>
                      <w:r w:rsidR="00FE7AD3">
                        <w:rPr>
                          <w:rFonts w:ascii="Sakkal Majalla" w:eastAsia="Calibri" w:hAnsi="Sakkal Majalla" w:cs="Sakkal Majalla" w:hint="cs"/>
                          <w:color w:val="FFFFFF"/>
                          <w:kern w:val="24"/>
                          <w:sz w:val="36"/>
                          <w:szCs w:val="36"/>
                          <w:rtl/>
                          <w:lang w:bidi="ar-SY"/>
                        </w:rPr>
                        <w:t>استمارة تقييم</w:t>
                      </w:r>
                    </w:p>
                  </w:txbxContent>
                </v:textbox>
              </v:shape>
              <v:shape id="شكل حر 769907" o:spid="_x0000_s1056" style="position:absolute;top:4267;width:80450;height:1609;visibility:visible;mso-wrap-style:square;v-text-anchor:middle" coordsize="6642735,283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" path="m,l6642735,r-70802,283210l,283210,,xe" fillcolor="#a5a5a5 [2092]" strokecolor="#a5a5a5 [2092]" strokeweight="1pt">
                <v:stroke joinstyle="miter"/>
                <v:path arrowok="t" o:connecttype="custom" o:connectlocs="0,0;8045089,0;7959340,160894;0,160894;0,0" o:connectangles="0,0,0,0,0"/>
              </v:shape>
              <w10:wrap anchorx="page"/>
            </v:group>
          </w:pict>
        </mc:Fallback>
      </mc:AlternateContent>
    </w:r>
    <w:r w:rsidR="004A0F3E">
      <w:rPr>
        <w:lang w:bidi="ar-EG"/>
      </w:rPr>
      <w:t xml:space="preserve"> </w:t>
    </w:r>
    <w:r w:rsidR="000F243F">
      <w:rPr>
        <w:rFonts w:ascii="Dubai" w:hAnsi="Dubai" w:cs="Dubai" w:hint="cs"/>
        <w:sz w:val="32"/>
        <w:rtl/>
      </w:rPr>
      <w:t xml:space="preserve"> </w:t>
    </w:r>
  </w:p>
  <w:p w14:paraId="57443B80" w14:textId="77777777" w:rsidR="008D42C1" w:rsidRDefault="008D42C1" w:rsidP="00031A31">
    <w:pPr>
      <w:pStyle w:val="a3"/>
      <w:rPr>
        <w:lang w:bidi="ar-EG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w14:anchorId="68BA721F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400.5pt;height:373.5pt;visibility:visible" o:bullet="t">
        <v:imagedata r:id="rId1" o:title=""/>
      </v:shape>
    </w:pict>
  </w:numPicBullet>
  <w:abstractNum w:abstractNumId="0" w15:restartNumberingAfterBreak="0">
    <w:nsid w:val="01524BE3"/>
    <w:multiLevelType w:val="hybridMultilevel"/>
    <w:tmpl w:val="1DD86B84"/>
    <w:lvl w:ilvl="0" w:tplc="7AA6A66C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F35F0"/>
    <w:multiLevelType w:val="hybridMultilevel"/>
    <w:tmpl w:val="DE7CC428"/>
    <w:lvl w:ilvl="0" w:tplc="E8A23844">
      <w:start w:val="1"/>
      <w:numFmt w:val="bullet"/>
      <w:lvlText w:val="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3C3A0A"/>
    <w:multiLevelType w:val="hybridMultilevel"/>
    <w:tmpl w:val="05669026"/>
    <w:lvl w:ilvl="0" w:tplc="993CFB58">
      <w:start w:val="1"/>
      <w:numFmt w:val="decimal"/>
      <w:suff w:val="space"/>
      <w:lvlText w:val="%1."/>
      <w:lvlJc w:val="left"/>
      <w:pPr>
        <w:ind w:left="680" w:hanging="3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F605E4"/>
    <w:multiLevelType w:val="hybridMultilevel"/>
    <w:tmpl w:val="CF9C4094"/>
    <w:lvl w:ilvl="0" w:tplc="6F0456F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1C5BF2"/>
    <w:multiLevelType w:val="hybridMultilevel"/>
    <w:tmpl w:val="D3923B22"/>
    <w:lvl w:ilvl="0" w:tplc="82E4005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6D21A5B"/>
    <w:multiLevelType w:val="hybridMultilevel"/>
    <w:tmpl w:val="CF883AD0"/>
    <w:lvl w:ilvl="0" w:tplc="B6602D4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57E71"/>
    <w:multiLevelType w:val="hybridMultilevel"/>
    <w:tmpl w:val="EE16403E"/>
    <w:lvl w:ilvl="0" w:tplc="3DA8A60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B885A12"/>
    <w:multiLevelType w:val="hybridMultilevel"/>
    <w:tmpl w:val="E3CEF9BA"/>
    <w:lvl w:ilvl="0" w:tplc="1CDCA004">
      <w:start w:val="1"/>
      <w:numFmt w:val="bullet"/>
      <w:suff w:val="space"/>
      <w:lvlText w:val=""/>
      <w:lvlJc w:val="left"/>
      <w:pPr>
        <w:ind w:left="72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D62618A"/>
    <w:multiLevelType w:val="hybridMultilevel"/>
    <w:tmpl w:val="3ECA1AB0"/>
    <w:lvl w:ilvl="0" w:tplc="B63A6AEC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2C3BF8"/>
    <w:multiLevelType w:val="hybridMultilevel"/>
    <w:tmpl w:val="EE885F4A"/>
    <w:lvl w:ilvl="0" w:tplc="4DAE683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770656"/>
    <w:multiLevelType w:val="hybridMultilevel"/>
    <w:tmpl w:val="9EA468DC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BF33C59"/>
    <w:multiLevelType w:val="hybridMultilevel"/>
    <w:tmpl w:val="EBEA20DA"/>
    <w:lvl w:ilvl="0" w:tplc="685CF9F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E3B3B77"/>
    <w:multiLevelType w:val="hybridMultilevel"/>
    <w:tmpl w:val="A13AAB1A"/>
    <w:lvl w:ilvl="0" w:tplc="21D2E56A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F494710"/>
    <w:multiLevelType w:val="hybridMultilevel"/>
    <w:tmpl w:val="8174B992"/>
    <w:lvl w:ilvl="0" w:tplc="286033E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0AF6FF2"/>
    <w:multiLevelType w:val="hybridMultilevel"/>
    <w:tmpl w:val="AAA882B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48478FC"/>
    <w:multiLevelType w:val="hybridMultilevel"/>
    <w:tmpl w:val="E5F2FD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34C06CC9"/>
    <w:multiLevelType w:val="hybridMultilevel"/>
    <w:tmpl w:val="7CDC957E"/>
    <w:lvl w:ilvl="0" w:tplc="D43EDE8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4F7619"/>
    <w:multiLevelType w:val="hybridMultilevel"/>
    <w:tmpl w:val="A704CF90"/>
    <w:lvl w:ilvl="0" w:tplc="EEF23A94">
      <w:start w:val="1"/>
      <w:numFmt w:val="bullet"/>
      <w:suff w:val="space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D12279A"/>
    <w:multiLevelType w:val="hybridMultilevel"/>
    <w:tmpl w:val="02BAE506"/>
    <w:lvl w:ilvl="0" w:tplc="B6602D4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3F2F22B9"/>
    <w:multiLevelType w:val="hybridMultilevel"/>
    <w:tmpl w:val="9500A556"/>
    <w:lvl w:ilvl="0" w:tplc="75CEDBDC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AF31789"/>
    <w:multiLevelType w:val="hybridMultilevel"/>
    <w:tmpl w:val="59380CDE"/>
    <w:lvl w:ilvl="0" w:tplc="F1E46BB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E50F53"/>
    <w:multiLevelType w:val="hybridMultilevel"/>
    <w:tmpl w:val="F8847EC4"/>
    <w:lvl w:ilvl="0" w:tplc="E4924B3E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20678F5"/>
    <w:multiLevelType w:val="hybridMultilevel"/>
    <w:tmpl w:val="7550DF88"/>
    <w:lvl w:ilvl="0" w:tplc="A6745266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311EC8"/>
    <w:multiLevelType w:val="hybridMultilevel"/>
    <w:tmpl w:val="50CAC794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67380D49"/>
    <w:multiLevelType w:val="hybridMultilevel"/>
    <w:tmpl w:val="FBEAC628"/>
    <w:lvl w:ilvl="0" w:tplc="C288540E">
      <w:start w:val="1"/>
      <w:numFmt w:val="bullet"/>
      <w:suff w:val="space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413E33"/>
    <w:multiLevelType w:val="hybridMultilevel"/>
    <w:tmpl w:val="B29A599A"/>
    <w:lvl w:ilvl="0" w:tplc="87787C24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A21682">
      <w:start w:val="5"/>
      <w:numFmt w:val="bullet"/>
      <w:lvlText w:val="•"/>
      <w:lvlJc w:val="left"/>
      <w:pPr>
        <w:ind w:left="1800" w:hanging="720"/>
      </w:pPr>
      <w:rPr>
        <w:rFonts w:ascii="Arial" w:eastAsiaTheme="minorHAnsi" w:hAnsi="Arial" w:cs="Aria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9B4D78"/>
    <w:multiLevelType w:val="hybridMultilevel"/>
    <w:tmpl w:val="9178328C"/>
    <w:lvl w:ilvl="0" w:tplc="CDFE0E64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D9245D"/>
    <w:multiLevelType w:val="hybridMultilevel"/>
    <w:tmpl w:val="7D5A6768"/>
    <w:lvl w:ilvl="0" w:tplc="5A3070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206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F07FCE"/>
    <w:multiLevelType w:val="hybridMultilevel"/>
    <w:tmpl w:val="8C60B4A2"/>
    <w:lvl w:ilvl="0" w:tplc="3D7E83B6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788C6C9F"/>
    <w:multiLevelType w:val="hybridMultilevel"/>
    <w:tmpl w:val="F3A22CBE"/>
    <w:lvl w:ilvl="0" w:tplc="4B4272F0">
      <w:start w:val="1"/>
      <w:numFmt w:val="bullet"/>
      <w:suff w:val="space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CE677E"/>
    <w:multiLevelType w:val="hybridMultilevel"/>
    <w:tmpl w:val="BC62A3B6"/>
    <w:lvl w:ilvl="0" w:tplc="AA8436E8">
      <w:start w:val="1"/>
      <w:numFmt w:val="bullet"/>
      <w:suff w:val="space"/>
      <w:lvlText w:val=""/>
      <w:lvlJc w:val="left"/>
      <w:pPr>
        <w:ind w:left="360" w:hanging="360"/>
      </w:pPr>
      <w:rPr>
        <w:rFonts w:ascii="Wingdings" w:hAnsi="Wingdings" w:hint="default"/>
        <w:color w:val="002060"/>
        <w:sz w:val="44"/>
        <w:szCs w:val="4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0A445B"/>
    <w:multiLevelType w:val="hybridMultilevel"/>
    <w:tmpl w:val="21E472D8"/>
    <w:lvl w:ilvl="0" w:tplc="7F685594">
      <w:start w:val="1"/>
      <w:numFmt w:val="bullet"/>
      <w:lvlText w:val="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342588569">
    <w:abstractNumId w:val="28"/>
  </w:num>
  <w:num w:numId="2" w16cid:durableId="1376469628">
    <w:abstractNumId w:val="14"/>
  </w:num>
  <w:num w:numId="3" w16cid:durableId="804005170">
    <w:abstractNumId w:val="15"/>
  </w:num>
  <w:num w:numId="4" w16cid:durableId="1649362753">
    <w:abstractNumId w:val="24"/>
  </w:num>
  <w:num w:numId="5" w16cid:durableId="845092459">
    <w:abstractNumId w:val="2"/>
  </w:num>
  <w:num w:numId="6" w16cid:durableId="370421879">
    <w:abstractNumId w:val="1"/>
  </w:num>
  <w:num w:numId="7" w16cid:durableId="1585651849">
    <w:abstractNumId w:val="10"/>
  </w:num>
  <w:num w:numId="8" w16cid:durableId="174617345">
    <w:abstractNumId w:val="23"/>
  </w:num>
  <w:num w:numId="9" w16cid:durableId="566888658">
    <w:abstractNumId w:val="19"/>
  </w:num>
  <w:num w:numId="10" w16cid:durableId="2131128316">
    <w:abstractNumId w:val="27"/>
  </w:num>
  <w:num w:numId="11" w16cid:durableId="332531205">
    <w:abstractNumId w:val="17"/>
  </w:num>
  <w:num w:numId="12" w16cid:durableId="1987395813">
    <w:abstractNumId w:val="31"/>
  </w:num>
  <w:num w:numId="13" w16cid:durableId="1660767477">
    <w:abstractNumId w:val="7"/>
  </w:num>
  <w:num w:numId="14" w16cid:durableId="1576276298">
    <w:abstractNumId w:val="9"/>
  </w:num>
  <w:num w:numId="15" w16cid:durableId="1201749380">
    <w:abstractNumId w:val="5"/>
  </w:num>
  <w:num w:numId="16" w16cid:durableId="1441143823">
    <w:abstractNumId w:val="22"/>
  </w:num>
  <w:num w:numId="17" w16cid:durableId="680395868">
    <w:abstractNumId w:val="25"/>
  </w:num>
  <w:num w:numId="18" w16cid:durableId="543981527">
    <w:abstractNumId w:val="0"/>
  </w:num>
  <w:num w:numId="19" w16cid:durableId="774902847">
    <w:abstractNumId w:val="18"/>
  </w:num>
  <w:num w:numId="20" w16cid:durableId="438258749">
    <w:abstractNumId w:val="29"/>
  </w:num>
  <w:num w:numId="21" w16cid:durableId="449054104">
    <w:abstractNumId w:val="12"/>
  </w:num>
  <w:num w:numId="22" w16cid:durableId="2127575621">
    <w:abstractNumId w:val="6"/>
  </w:num>
  <w:num w:numId="23" w16cid:durableId="1556043174">
    <w:abstractNumId w:val="20"/>
  </w:num>
  <w:num w:numId="24" w16cid:durableId="163478997">
    <w:abstractNumId w:val="16"/>
  </w:num>
  <w:num w:numId="25" w16cid:durableId="1976059453">
    <w:abstractNumId w:val="8"/>
  </w:num>
  <w:num w:numId="26" w16cid:durableId="362678004">
    <w:abstractNumId w:val="26"/>
  </w:num>
  <w:num w:numId="27" w16cid:durableId="1423910515">
    <w:abstractNumId w:val="3"/>
  </w:num>
  <w:num w:numId="28" w16cid:durableId="1294796975">
    <w:abstractNumId w:val="21"/>
  </w:num>
  <w:num w:numId="29" w16cid:durableId="986201963">
    <w:abstractNumId w:val="30"/>
  </w:num>
  <w:num w:numId="30" w16cid:durableId="1224026278">
    <w:abstractNumId w:val="11"/>
  </w:num>
  <w:num w:numId="31" w16cid:durableId="1260791859">
    <w:abstractNumId w:val="4"/>
  </w:num>
  <w:num w:numId="32" w16cid:durableId="702755860">
    <w:abstractNumId w:val="13"/>
  </w:num>
  <w:numIdMacAtCleanup w:val="3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B13E5"/>
    <w:rsid w:val="000061C9"/>
    <w:rsid w:val="00015BA6"/>
    <w:rsid w:val="000175C5"/>
    <w:rsid w:val="00017C30"/>
    <w:rsid w:val="00026EBD"/>
    <w:rsid w:val="00031285"/>
    <w:rsid w:val="00031A31"/>
    <w:rsid w:val="000367F7"/>
    <w:rsid w:val="00040B1C"/>
    <w:rsid w:val="00052041"/>
    <w:rsid w:val="00057FFB"/>
    <w:rsid w:val="0006418D"/>
    <w:rsid w:val="000724CA"/>
    <w:rsid w:val="00075B3B"/>
    <w:rsid w:val="00081158"/>
    <w:rsid w:val="00090487"/>
    <w:rsid w:val="000924E0"/>
    <w:rsid w:val="000B4041"/>
    <w:rsid w:val="000C23A2"/>
    <w:rsid w:val="000C4B58"/>
    <w:rsid w:val="000D2BF9"/>
    <w:rsid w:val="000E7DA2"/>
    <w:rsid w:val="000F243F"/>
    <w:rsid w:val="000F65A1"/>
    <w:rsid w:val="001029BC"/>
    <w:rsid w:val="001101A0"/>
    <w:rsid w:val="00145EBB"/>
    <w:rsid w:val="00146067"/>
    <w:rsid w:val="00150A53"/>
    <w:rsid w:val="00194181"/>
    <w:rsid w:val="00195C1F"/>
    <w:rsid w:val="001B76D1"/>
    <w:rsid w:val="001D1A3B"/>
    <w:rsid w:val="001D350A"/>
    <w:rsid w:val="001E1BF1"/>
    <w:rsid w:val="001F0B9B"/>
    <w:rsid w:val="001F243B"/>
    <w:rsid w:val="001F3121"/>
    <w:rsid w:val="002021EF"/>
    <w:rsid w:val="00206D6C"/>
    <w:rsid w:val="0021196B"/>
    <w:rsid w:val="0022035D"/>
    <w:rsid w:val="00220C53"/>
    <w:rsid w:val="00226469"/>
    <w:rsid w:val="00235BF7"/>
    <w:rsid w:val="00243142"/>
    <w:rsid w:val="0025025F"/>
    <w:rsid w:val="00260F13"/>
    <w:rsid w:val="0027087D"/>
    <w:rsid w:val="00283647"/>
    <w:rsid w:val="0028392F"/>
    <w:rsid w:val="002A1158"/>
    <w:rsid w:val="002A3EE0"/>
    <w:rsid w:val="002C1700"/>
    <w:rsid w:val="002C59BF"/>
    <w:rsid w:val="002D301E"/>
    <w:rsid w:val="002E500B"/>
    <w:rsid w:val="002F58A5"/>
    <w:rsid w:val="003000E6"/>
    <w:rsid w:val="00301274"/>
    <w:rsid w:val="00305CD1"/>
    <w:rsid w:val="0032182E"/>
    <w:rsid w:val="00340194"/>
    <w:rsid w:val="00351640"/>
    <w:rsid w:val="0035245C"/>
    <w:rsid w:val="00363F3E"/>
    <w:rsid w:val="0036611D"/>
    <w:rsid w:val="00383BA6"/>
    <w:rsid w:val="00385BAE"/>
    <w:rsid w:val="003B53C5"/>
    <w:rsid w:val="003B59F9"/>
    <w:rsid w:val="003B6397"/>
    <w:rsid w:val="003C2153"/>
    <w:rsid w:val="003C3033"/>
    <w:rsid w:val="003C4CB9"/>
    <w:rsid w:val="003D7BDE"/>
    <w:rsid w:val="003E4F85"/>
    <w:rsid w:val="003E78F3"/>
    <w:rsid w:val="003F3631"/>
    <w:rsid w:val="00402CAC"/>
    <w:rsid w:val="00404549"/>
    <w:rsid w:val="00406F1C"/>
    <w:rsid w:val="00425CA1"/>
    <w:rsid w:val="00434D3A"/>
    <w:rsid w:val="00437AC6"/>
    <w:rsid w:val="00440E77"/>
    <w:rsid w:val="00446B80"/>
    <w:rsid w:val="004551E6"/>
    <w:rsid w:val="00492902"/>
    <w:rsid w:val="004A0F3E"/>
    <w:rsid w:val="004B13E5"/>
    <w:rsid w:val="004B21EA"/>
    <w:rsid w:val="004C02BF"/>
    <w:rsid w:val="004C3113"/>
    <w:rsid w:val="004C343B"/>
    <w:rsid w:val="004D5ACB"/>
    <w:rsid w:val="004F2097"/>
    <w:rsid w:val="005061FF"/>
    <w:rsid w:val="00507D4C"/>
    <w:rsid w:val="005160BF"/>
    <w:rsid w:val="00516B98"/>
    <w:rsid w:val="0052240B"/>
    <w:rsid w:val="00526FBE"/>
    <w:rsid w:val="00531E69"/>
    <w:rsid w:val="005447C6"/>
    <w:rsid w:val="00544A93"/>
    <w:rsid w:val="00555065"/>
    <w:rsid w:val="005553F8"/>
    <w:rsid w:val="005570F6"/>
    <w:rsid w:val="00557F9E"/>
    <w:rsid w:val="00567F02"/>
    <w:rsid w:val="0057074D"/>
    <w:rsid w:val="00572359"/>
    <w:rsid w:val="00574E70"/>
    <w:rsid w:val="005A14EB"/>
    <w:rsid w:val="005A7D15"/>
    <w:rsid w:val="005B1914"/>
    <w:rsid w:val="005B19EA"/>
    <w:rsid w:val="005B20FB"/>
    <w:rsid w:val="005B394D"/>
    <w:rsid w:val="005B6091"/>
    <w:rsid w:val="005B6BA6"/>
    <w:rsid w:val="005C00ED"/>
    <w:rsid w:val="005C2C71"/>
    <w:rsid w:val="005F3199"/>
    <w:rsid w:val="00605EF0"/>
    <w:rsid w:val="006062A0"/>
    <w:rsid w:val="00610759"/>
    <w:rsid w:val="00612365"/>
    <w:rsid w:val="00620AB0"/>
    <w:rsid w:val="00635307"/>
    <w:rsid w:val="0063623E"/>
    <w:rsid w:val="00636A52"/>
    <w:rsid w:val="0064382C"/>
    <w:rsid w:val="00643F60"/>
    <w:rsid w:val="00667859"/>
    <w:rsid w:val="006731E9"/>
    <w:rsid w:val="00685B67"/>
    <w:rsid w:val="006A6D23"/>
    <w:rsid w:val="006A7D92"/>
    <w:rsid w:val="006A7DCA"/>
    <w:rsid w:val="006B6382"/>
    <w:rsid w:val="006C0B9D"/>
    <w:rsid w:val="006C3ECB"/>
    <w:rsid w:val="006C4CCB"/>
    <w:rsid w:val="006D1D4D"/>
    <w:rsid w:val="006E04F3"/>
    <w:rsid w:val="006F4600"/>
    <w:rsid w:val="00700497"/>
    <w:rsid w:val="0070718C"/>
    <w:rsid w:val="00711A4F"/>
    <w:rsid w:val="00731F56"/>
    <w:rsid w:val="00753797"/>
    <w:rsid w:val="0077053E"/>
    <w:rsid w:val="00772128"/>
    <w:rsid w:val="00774F12"/>
    <w:rsid w:val="007900DD"/>
    <w:rsid w:val="007A1915"/>
    <w:rsid w:val="007A7E03"/>
    <w:rsid w:val="007B5069"/>
    <w:rsid w:val="007C1E73"/>
    <w:rsid w:val="007D05B6"/>
    <w:rsid w:val="007D45C4"/>
    <w:rsid w:val="007E321C"/>
    <w:rsid w:val="007F2463"/>
    <w:rsid w:val="007F4B8E"/>
    <w:rsid w:val="00804E71"/>
    <w:rsid w:val="00806022"/>
    <w:rsid w:val="00806AA1"/>
    <w:rsid w:val="008149BD"/>
    <w:rsid w:val="00817BE7"/>
    <w:rsid w:val="0083273B"/>
    <w:rsid w:val="00834853"/>
    <w:rsid w:val="00844651"/>
    <w:rsid w:val="008452D0"/>
    <w:rsid w:val="008500D7"/>
    <w:rsid w:val="00862883"/>
    <w:rsid w:val="008633F1"/>
    <w:rsid w:val="00880428"/>
    <w:rsid w:val="00881264"/>
    <w:rsid w:val="008855B3"/>
    <w:rsid w:val="008928E3"/>
    <w:rsid w:val="008A4219"/>
    <w:rsid w:val="008A5D14"/>
    <w:rsid w:val="008D06BD"/>
    <w:rsid w:val="008D42C1"/>
    <w:rsid w:val="008D6825"/>
    <w:rsid w:val="008E3919"/>
    <w:rsid w:val="008E5CB0"/>
    <w:rsid w:val="008E7A9C"/>
    <w:rsid w:val="008F266E"/>
    <w:rsid w:val="008F3355"/>
    <w:rsid w:val="008F4053"/>
    <w:rsid w:val="008F653E"/>
    <w:rsid w:val="00900F65"/>
    <w:rsid w:val="00902465"/>
    <w:rsid w:val="0090422D"/>
    <w:rsid w:val="00913347"/>
    <w:rsid w:val="009159AE"/>
    <w:rsid w:val="00930C16"/>
    <w:rsid w:val="00956C42"/>
    <w:rsid w:val="00980DDB"/>
    <w:rsid w:val="00984B17"/>
    <w:rsid w:val="00985605"/>
    <w:rsid w:val="009A0B1B"/>
    <w:rsid w:val="009A62A9"/>
    <w:rsid w:val="009A6AC5"/>
    <w:rsid w:val="009B20EC"/>
    <w:rsid w:val="009B4AF8"/>
    <w:rsid w:val="009D4BC8"/>
    <w:rsid w:val="009D7EB4"/>
    <w:rsid w:val="009E06AB"/>
    <w:rsid w:val="009E4335"/>
    <w:rsid w:val="009F16D2"/>
    <w:rsid w:val="009F6370"/>
    <w:rsid w:val="00A01020"/>
    <w:rsid w:val="00A050E3"/>
    <w:rsid w:val="00A249AA"/>
    <w:rsid w:val="00A25638"/>
    <w:rsid w:val="00A34F28"/>
    <w:rsid w:val="00A47C4D"/>
    <w:rsid w:val="00A651BF"/>
    <w:rsid w:val="00A80DC9"/>
    <w:rsid w:val="00A864D0"/>
    <w:rsid w:val="00A9124F"/>
    <w:rsid w:val="00A913C4"/>
    <w:rsid w:val="00A94163"/>
    <w:rsid w:val="00AB6ABD"/>
    <w:rsid w:val="00AD1B50"/>
    <w:rsid w:val="00AE3BF6"/>
    <w:rsid w:val="00AE5A01"/>
    <w:rsid w:val="00AF0FA2"/>
    <w:rsid w:val="00B04A3D"/>
    <w:rsid w:val="00B15CCE"/>
    <w:rsid w:val="00B246E6"/>
    <w:rsid w:val="00B30CCA"/>
    <w:rsid w:val="00B36E13"/>
    <w:rsid w:val="00B37BEB"/>
    <w:rsid w:val="00B43EFA"/>
    <w:rsid w:val="00B52B14"/>
    <w:rsid w:val="00B57307"/>
    <w:rsid w:val="00B62358"/>
    <w:rsid w:val="00B72FA3"/>
    <w:rsid w:val="00B82113"/>
    <w:rsid w:val="00B85C78"/>
    <w:rsid w:val="00B9126E"/>
    <w:rsid w:val="00B9763C"/>
    <w:rsid w:val="00BA71A8"/>
    <w:rsid w:val="00BC4B17"/>
    <w:rsid w:val="00BE3CCA"/>
    <w:rsid w:val="00BF62B8"/>
    <w:rsid w:val="00C02D67"/>
    <w:rsid w:val="00C04B15"/>
    <w:rsid w:val="00C13BE5"/>
    <w:rsid w:val="00C147A9"/>
    <w:rsid w:val="00C23025"/>
    <w:rsid w:val="00C270E4"/>
    <w:rsid w:val="00C70FC6"/>
    <w:rsid w:val="00C721C2"/>
    <w:rsid w:val="00C729DB"/>
    <w:rsid w:val="00C75D46"/>
    <w:rsid w:val="00C769E5"/>
    <w:rsid w:val="00C87B44"/>
    <w:rsid w:val="00C933EC"/>
    <w:rsid w:val="00CB3248"/>
    <w:rsid w:val="00CB41C9"/>
    <w:rsid w:val="00CC1FBB"/>
    <w:rsid w:val="00CC78FA"/>
    <w:rsid w:val="00CD05BC"/>
    <w:rsid w:val="00CD2DFE"/>
    <w:rsid w:val="00CD601B"/>
    <w:rsid w:val="00CE0374"/>
    <w:rsid w:val="00CE1CEF"/>
    <w:rsid w:val="00CE3DFF"/>
    <w:rsid w:val="00CE42F5"/>
    <w:rsid w:val="00CE4EEA"/>
    <w:rsid w:val="00CE709E"/>
    <w:rsid w:val="00CF54F0"/>
    <w:rsid w:val="00D01BB0"/>
    <w:rsid w:val="00D0234F"/>
    <w:rsid w:val="00D152DE"/>
    <w:rsid w:val="00D21D03"/>
    <w:rsid w:val="00D26A0B"/>
    <w:rsid w:val="00D27F5F"/>
    <w:rsid w:val="00D313B8"/>
    <w:rsid w:val="00D32D17"/>
    <w:rsid w:val="00D365ED"/>
    <w:rsid w:val="00D42734"/>
    <w:rsid w:val="00D512CF"/>
    <w:rsid w:val="00D6468C"/>
    <w:rsid w:val="00D75C8F"/>
    <w:rsid w:val="00D804C6"/>
    <w:rsid w:val="00D82C24"/>
    <w:rsid w:val="00D85E9F"/>
    <w:rsid w:val="00D91680"/>
    <w:rsid w:val="00DB07C0"/>
    <w:rsid w:val="00DB7EB2"/>
    <w:rsid w:val="00DD042E"/>
    <w:rsid w:val="00DE1287"/>
    <w:rsid w:val="00DE265B"/>
    <w:rsid w:val="00DF319D"/>
    <w:rsid w:val="00DF5C16"/>
    <w:rsid w:val="00E01E27"/>
    <w:rsid w:val="00E136A1"/>
    <w:rsid w:val="00E17203"/>
    <w:rsid w:val="00E2015A"/>
    <w:rsid w:val="00E23B0D"/>
    <w:rsid w:val="00E24512"/>
    <w:rsid w:val="00E26F82"/>
    <w:rsid w:val="00E27144"/>
    <w:rsid w:val="00E4514E"/>
    <w:rsid w:val="00E465B8"/>
    <w:rsid w:val="00E4767B"/>
    <w:rsid w:val="00E57E25"/>
    <w:rsid w:val="00E62AAD"/>
    <w:rsid w:val="00E7361B"/>
    <w:rsid w:val="00E90509"/>
    <w:rsid w:val="00E964D0"/>
    <w:rsid w:val="00EA45AB"/>
    <w:rsid w:val="00EB1510"/>
    <w:rsid w:val="00EC0F6F"/>
    <w:rsid w:val="00EC72AC"/>
    <w:rsid w:val="00EE4F83"/>
    <w:rsid w:val="00EE5B34"/>
    <w:rsid w:val="00EF2182"/>
    <w:rsid w:val="00EF63CC"/>
    <w:rsid w:val="00F03305"/>
    <w:rsid w:val="00F0670E"/>
    <w:rsid w:val="00F0683A"/>
    <w:rsid w:val="00F2280D"/>
    <w:rsid w:val="00F2433A"/>
    <w:rsid w:val="00F25898"/>
    <w:rsid w:val="00F2604C"/>
    <w:rsid w:val="00F30991"/>
    <w:rsid w:val="00F428EB"/>
    <w:rsid w:val="00F472D2"/>
    <w:rsid w:val="00F53D08"/>
    <w:rsid w:val="00F657CC"/>
    <w:rsid w:val="00F66A05"/>
    <w:rsid w:val="00F67767"/>
    <w:rsid w:val="00F776CF"/>
    <w:rsid w:val="00F82E4B"/>
    <w:rsid w:val="00F91B1A"/>
    <w:rsid w:val="00FA6049"/>
    <w:rsid w:val="00FC3807"/>
    <w:rsid w:val="00FC76AF"/>
    <w:rsid w:val="00FC7DB0"/>
    <w:rsid w:val="00FD1CE8"/>
    <w:rsid w:val="00FD6A5F"/>
    <w:rsid w:val="00FE7AD3"/>
    <w:rsid w:val="00FF7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626DBB"/>
  <w15:chartTrackingRefBased/>
  <w15:docId w15:val="{0E0F6299-BF6C-4438-9D76-238C3435FF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E7A9C"/>
    <w:pPr>
      <w:bidi/>
      <w:spacing w:after="0" w:line="360" w:lineRule="auto"/>
      <w:jc w:val="lowKashida"/>
    </w:pPr>
    <w:rPr>
      <w:rFonts w:ascii="Times New Roman" w:hAnsi="Times New Roman" w:cs="Times New Roman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F53D08"/>
  </w:style>
  <w:style w:type="paragraph" w:styleId="a4">
    <w:name w:val="footer"/>
    <w:basedOn w:val="a"/>
    <w:link w:val="Char0"/>
    <w:uiPriority w:val="99"/>
    <w:unhideWhenUsed/>
    <w:rsid w:val="00F53D08"/>
    <w:pPr>
      <w:tabs>
        <w:tab w:val="center" w:pos="4680"/>
        <w:tab w:val="right" w:pos="9360"/>
      </w:tabs>
      <w:spacing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F53D08"/>
  </w:style>
  <w:style w:type="paragraph" w:styleId="a5">
    <w:name w:val="List Paragraph"/>
    <w:basedOn w:val="a"/>
    <w:uiPriority w:val="34"/>
    <w:qFormat/>
    <w:rsid w:val="00CB3248"/>
    <w:pPr>
      <w:spacing w:after="160" w:line="259" w:lineRule="auto"/>
      <w:ind w:left="720"/>
      <w:contextualSpacing/>
      <w:jc w:val="left"/>
    </w:pPr>
    <w:rPr>
      <w:rFonts w:asciiTheme="minorHAnsi" w:hAnsiTheme="minorHAnsi" w:cstheme="minorBidi"/>
      <w:sz w:val="22"/>
      <w:szCs w:val="22"/>
    </w:rPr>
  </w:style>
  <w:style w:type="table" w:styleId="a6">
    <w:name w:val="Table Grid"/>
    <w:basedOn w:val="a1"/>
    <w:uiPriority w:val="39"/>
    <w:rsid w:val="006A7D9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4-5">
    <w:name w:val="Grid Table 4 Accent 5"/>
    <w:basedOn w:val="a1"/>
    <w:uiPriority w:val="49"/>
    <w:rsid w:val="006A7D92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styleId="2">
    <w:name w:val="Plain Table 2"/>
    <w:basedOn w:val="a1"/>
    <w:uiPriority w:val="42"/>
    <w:rsid w:val="00635307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">
    <w:name w:val="Plain Table 3"/>
    <w:basedOn w:val="a1"/>
    <w:uiPriority w:val="43"/>
    <w:rsid w:val="00635307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-1">
    <w:name w:val="Grid Table 4 Accent 1"/>
    <w:basedOn w:val="a1"/>
    <w:uiPriority w:val="49"/>
    <w:rsid w:val="004C02BF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5-5">
    <w:name w:val="Grid Table 5 Dark Accent 5"/>
    <w:basedOn w:val="a1"/>
    <w:uiPriority w:val="50"/>
    <w:rsid w:val="0032182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character" w:styleId="Hyperlink">
    <w:name w:val="Hyperlink"/>
    <w:basedOn w:val="a0"/>
    <w:uiPriority w:val="99"/>
    <w:unhideWhenUsed/>
    <w:rsid w:val="0032182E"/>
    <w:rPr>
      <w:color w:val="0563C1" w:themeColor="hyperlink"/>
      <w:u w:val="single"/>
    </w:rPr>
  </w:style>
  <w:style w:type="table" w:styleId="7-1">
    <w:name w:val="Grid Table 7 Colorful Accent 1"/>
    <w:basedOn w:val="a1"/>
    <w:uiPriority w:val="52"/>
    <w:rsid w:val="0022035D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43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2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71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4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45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1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8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13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8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13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dawliatraining.com" TargetMode="Externa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rianTech\OneDrive\Documents\Custom%20Office%20Templates\&#1575;&#1587;&#1578;&#1605;&#1575;&#1585;&#1577;%20&#1575;&#1604;&#1578;&#1602;&#1610;&#1610;&#160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 Version="16"/>
</file>

<file path=customXml/itemProps1.xml><?xml version="1.0" encoding="utf-8"?>
<ds:datastoreItem xmlns:ds="http://schemas.openxmlformats.org/officeDocument/2006/customXml" ds:itemID="{CF330EA6-8C41-4BFE-B502-BDAEFDA74D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استمارة التقييم</Template>
  <TotalTime>3</TotalTime>
  <Pages>1</Pages>
  <Words>404</Words>
  <Characters>2303</Characters>
  <Application>Microsoft Office Word</Application>
  <DocSecurity>0</DocSecurity>
  <Lines>19</Lines>
  <Paragraphs>5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Dr.Ahmad Akra</dc:creator>
  <cp:keywords/>
  <dc:description/>
  <cp:lastModifiedBy>Dawlia Training</cp:lastModifiedBy>
  <cp:revision>5</cp:revision>
  <cp:lastPrinted>2026-08-18T02:20:00Z</cp:lastPrinted>
  <dcterms:created xsi:type="dcterms:W3CDTF">2026-08-24T21:22:00Z</dcterms:created>
  <dcterms:modified xsi:type="dcterms:W3CDTF">2026-09-06T07:46:00Z</dcterms:modified>
</cp:coreProperties>
</file>